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BF5" w:rsidRPr="008349F5" w:rsidRDefault="00E70BF5" w:rsidP="008349F5">
      <w:pPr>
        <w:jc w:val="center"/>
        <w:rPr>
          <w:sz w:val="28"/>
          <w:szCs w:val="28"/>
        </w:rPr>
      </w:pPr>
      <w:r w:rsidRPr="008349F5">
        <w:rPr>
          <w:sz w:val="28"/>
          <w:szCs w:val="28"/>
        </w:rPr>
        <w:t>НЕГОСУДАРСТВЕННОЕ ОБРАЗОВАТЕЛЬНОЕ УЧРЕЖДЕНИЕ</w:t>
      </w:r>
      <w:r w:rsidRPr="008349F5">
        <w:rPr>
          <w:sz w:val="28"/>
          <w:szCs w:val="28"/>
        </w:rPr>
        <w:br/>
        <w:t>ВЫСШЕГО ПРОФЕССИОНАЛЬНОГО ОБРАЗОВАНИЯ</w:t>
      </w:r>
    </w:p>
    <w:p w:rsidR="00E70BF5" w:rsidRPr="008349F5" w:rsidRDefault="00E70BF5" w:rsidP="008349F5">
      <w:pPr>
        <w:spacing w:before="120"/>
        <w:jc w:val="center"/>
        <w:rPr>
          <w:sz w:val="28"/>
          <w:szCs w:val="28"/>
        </w:rPr>
      </w:pPr>
      <w:r w:rsidRPr="008349F5">
        <w:rPr>
          <w:sz w:val="28"/>
          <w:szCs w:val="28"/>
        </w:rPr>
        <w:t>САНКТ-ПЕТЕРБУРГСКИЙ ГУМАНИТАРНЫЙ</w:t>
      </w:r>
      <w:r w:rsidRPr="008349F5">
        <w:rPr>
          <w:sz w:val="28"/>
          <w:szCs w:val="28"/>
        </w:rPr>
        <w:br/>
        <w:t>УНИВЕРСИТЕТ ПРОФСОЮЗОВ</w:t>
      </w:r>
    </w:p>
    <w:p w:rsidR="00E70BF5" w:rsidRPr="008349F5" w:rsidRDefault="00E70BF5" w:rsidP="008349F5">
      <w:pPr>
        <w:spacing w:before="120"/>
        <w:jc w:val="center"/>
        <w:rPr>
          <w:sz w:val="28"/>
          <w:szCs w:val="28"/>
        </w:rPr>
      </w:pPr>
      <w:r w:rsidRPr="008349F5">
        <w:rPr>
          <w:sz w:val="28"/>
          <w:szCs w:val="28"/>
        </w:rPr>
        <w:t>Кафедра Информатики и математики</w:t>
      </w:r>
    </w:p>
    <w:p w:rsidR="008349F5" w:rsidRDefault="00E70BF5" w:rsidP="008349F5">
      <w:pPr>
        <w:spacing w:before="600"/>
        <w:ind w:left="6237"/>
        <w:rPr>
          <w:sz w:val="28"/>
          <w:szCs w:val="28"/>
        </w:rPr>
      </w:pPr>
      <w:proofErr w:type="gramStart"/>
      <w:r w:rsidRPr="008349F5">
        <w:rPr>
          <w:sz w:val="28"/>
          <w:szCs w:val="28"/>
        </w:rPr>
        <w:t>УТВЕРЖДЕН</w:t>
      </w:r>
      <w:proofErr w:type="gramEnd"/>
      <w:r w:rsidRPr="008349F5">
        <w:rPr>
          <w:sz w:val="28"/>
          <w:szCs w:val="28"/>
        </w:rPr>
        <w:br/>
        <w:t>на заседании кафедры</w:t>
      </w:r>
    </w:p>
    <w:p w:rsidR="00E70BF5" w:rsidRPr="008349F5" w:rsidRDefault="00E70BF5" w:rsidP="008349F5">
      <w:pPr>
        <w:ind w:left="6237"/>
        <w:rPr>
          <w:sz w:val="28"/>
          <w:szCs w:val="28"/>
        </w:rPr>
      </w:pPr>
      <w:r w:rsidRPr="008349F5">
        <w:rPr>
          <w:sz w:val="28"/>
          <w:szCs w:val="28"/>
        </w:rPr>
        <w:t>Протокол № __ от _______202__</w:t>
      </w:r>
    </w:p>
    <w:p w:rsidR="00E70BF5" w:rsidRPr="008349F5" w:rsidRDefault="00E70BF5" w:rsidP="00A617A6">
      <w:pPr>
        <w:spacing w:before="840" w:after="120"/>
        <w:jc w:val="center"/>
        <w:rPr>
          <w:b/>
          <w:sz w:val="28"/>
          <w:szCs w:val="28"/>
        </w:rPr>
      </w:pPr>
      <w:r w:rsidRPr="008349F5">
        <w:rPr>
          <w:b/>
          <w:sz w:val="28"/>
          <w:szCs w:val="28"/>
        </w:rPr>
        <w:t>ФОНД ОЦЕНОЧНЫХ СРЕДСТВ ПО ДИСЦИПЛИНЕ</w:t>
      </w:r>
    </w:p>
    <w:sdt>
      <w:sdtPr>
        <w:rPr>
          <w:b/>
          <w:sz w:val="28"/>
          <w:szCs w:val="28"/>
        </w:rPr>
        <w:alias w:val="Название дисциплины"/>
        <w:tag w:val="Название дисциплины"/>
        <w:id w:val="-1241405457"/>
        <w:placeholder>
          <w:docPart w:val="92C9FDB8091F4E29B5E5D90618F97D89"/>
        </w:placeholder>
      </w:sdtPr>
      <w:sdtEndPr/>
      <w:sdtContent>
        <w:p w:rsidR="00E70BF5" w:rsidRPr="008349F5" w:rsidRDefault="00033794" w:rsidP="00A617A6">
          <w:pPr>
            <w:tabs>
              <w:tab w:val="left" w:leader="underscore" w:pos="8789"/>
            </w:tabs>
            <w:spacing w:before="120" w:after="120"/>
            <w:jc w:val="center"/>
            <w:rPr>
              <w:b/>
              <w:sz w:val="28"/>
              <w:szCs w:val="28"/>
            </w:rPr>
          </w:pPr>
          <w:r w:rsidRPr="00070163">
            <w:rPr>
              <w:b/>
              <w:sz w:val="28"/>
              <w:szCs w:val="28"/>
            </w:rPr>
            <w:t>Информатика</w:t>
          </w:r>
        </w:p>
      </w:sdtContent>
    </w:sdt>
    <w:sdt>
      <w:sdtPr>
        <w:rPr>
          <w:b/>
          <w:sz w:val="28"/>
          <w:szCs w:val="28"/>
        </w:rPr>
        <w:id w:val="161670766"/>
        <w:placeholder>
          <w:docPart w:val="A585BD7155C04D48B9CFD018517A4295"/>
        </w:placeholder>
        <w:text/>
      </w:sdtPr>
      <w:sdtEndPr/>
      <w:sdtContent>
        <w:p w:rsidR="00E70BF5" w:rsidRPr="008349F5" w:rsidRDefault="00C31334" w:rsidP="008349F5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3</w:t>
          </w:r>
          <w:r w:rsidR="00033794">
            <w:rPr>
              <w:b/>
              <w:sz w:val="28"/>
              <w:szCs w:val="28"/>
            </w:rPr>
            <w:t>8</w:t>
          </w:r>
          <w:r w:rsidR="00E70BF5" w:rsidRPr="008349F5">
            <w:rPr>
              <w:b/>
              <w:sz w:val="28"/>
              <w:szCs w:val="28"/>
            </w:rPr>
            <w:t>.0</w:t>
          </w:r>
          <w:r w:rsidR="00A617A6">
            <w:rPr>
              <w:b/>
              <w:sz w:val="28"/>
              <w:szCs w:val="28"/>
            </w:rPr>
            <w:t>3</w:t>
          </w:r>
          <w:r w:rsidR="00E70BF5" w:rsidRPr="008349F5">
            <w:rPr>
              <w:b/>
              <w:sz w:val="28"/>
              <w:szCs w:val="28"/>
            </w:rPr>
            <w:t>.0</w:t>
          </w:r>
          <w:r w:rsidR="00033794">
            <w:rPr>
              <w:b/>
              <w:sz w:val="28"/>
              <w:szCs w:val="28"/>
            </w:rPr>
            <w:t>1</w:t>
          </w:r>
          <w:r w:rsidR="00E70BF5" w:rsidRPr="008349F5">
            <w:rPr>
              <w:b/>
              <w:sz w:val="28"/>
              <w:szCs w:val="28"/>
            </w:rPr>
            <w:t xml:space="preserve"> «</w:t>
          </w:r>
          <w:r w:rsidR="00033794">
            <w:rPr>
              <w:b/>
              <w:sz w:val="28"/>
              <w:szCs w:val="28"/>
            </w:rPr>
            <w:t>Эконом</w:t>
          </w:r>
          <w:r w:rsidR="00E70BF5" w:rsidRPr="008349F5">
            <w:rPr>
              <w:b/>
              <w:sz w:val="28"/>
              <w:szCs w:val="28"/>
            </w:rPr>
            <w:t>ика»</w:t>
          </w:r>
        </w:p>
      </w:sdtContent>
    </w:sdt>
    <w:p w:rsidR="00E70BF5" w:rsidRPr="008349F5" w:rsidRDefault="00E70BF5" w:rsidP="00F4413D">
      <w:pPr>
        <w:pStyle w:val="1"/>
        <w:numPr>
          <w:ilvl w:val="0"/>
          <w:numId w:val="0"/>
        </w:numPr>
        <w:ind w:left="567"/>
        <w:rPr>
          <w:rStyle w:val="afe"/>
        </w:rPr>
      </w:pPr>
      <w:r w:rsidRPr="008349F5">
        <w:rPr>
          <w:rStyle w:val="afe"/>
        </w:rPr>
        <w:t>Профиль подготовки «</w:t>
      </w:r>
      <w:sdt>
        <w:sdtPr>
          <w:rPr>
            <w:lang w:eastAsia="ru-RU"/>
          </w:rPr>
          <w:id w:val="2109547980"/>
          <w:placeholder>
            <w:docPart w:val="A585BD7155C04D48B9CFD018517A4295"/>
          </w:placeholder>
          <w:text/>
        </w:sdtPr>
        <w:sdtEndPr/>
        <w:sdtContent>
          <w:r w:rsidR="00033794" w:rsidRPr="00033794">
            <w:rPr>
              <w:lang w:eastAsia="ru-RU"/>
            </w:rPr>
            <w:t>Экономика предприятий и организаций СКС</w:t>
          </w:r>
        </w:sdtContent>
      </w:sdt>
      <w:r w:rsidRPr="008349F5">
        <w:rPr>
          <w:rStyle w:val="afe"/>
        </w:rPr>
        <w:t>»</w:t>
      </w:r>
    </w:p>
    <w:p w:rsidR="00E70BF5" w:rsidRPr="00E70BF5" w:rsidRDefault="00E70BF5" w:rsidP="00F4413D">
      <w:pPr>
        <w:pStyle w:val="1"/>
      </w:pPr>
      <w:r>
        <w:br w:type="page"/>
      </w:r>
      <w:r w:rsidRPr="00E70BF5">
        <w:lastRenderedPageBreak/>
        <w:t xml:space="preserve">Общие </w:t>
      </w:r>
      <w:r w:rsidRPr="0084169A">
        <w:t>положения</w:t>
      </w:r>
    </w:p>
    <w:p w:rsidR="00843637" w:rsidRPr="00843637" w:rsidRDefault="008F3703" w:rsidP="00D15ACE">
      <w:pPr>
        <w:pStyle w:val="Norm"/>
      </w:pPr>
      <w:r w:rsidRPr="00DF5016">
        <w:t>Фонд оценочных средств (ФОС) по дисциплине</w:t>
      </w:r>
      <w:r w:rsidR="00033794">
        <w:t xml:space="preserve"> </w:t>
      </w:r>
      <w:sdt>
        <w:sdtPr>
          <w:id w:val="-1092392592"/>
          <w:placeholder>
            <w:docPart w:val="DefaultPlaceholder_-1854013440"/>
          </w:placeholder>
          <w:text/>
        </w:sdtPr>
        <w:sdtEndPr/>
        <w:sdtContent>
          <w:r w:rsidR="00033794">
            <w:t>«Информатика»</w:t>
          </w:r>
        </w:sdtContent>
      </w:sdt>
      <w:r w:rsidRPr="00DF5016">
        <w:t xml:space="preserve"> используется в целях </w:t>
      </w:r>
      <w:proofErr w:type="gramStart"/>
      <w:r w:rsidRPr="00DF5016">
        <w:t>нормирования процедуры оценивания качества подготовки</w:t>
      </w:r>
      <w:proofErr w:type="gramEnd"/>
      <w:r w:rsidRPr="00DF5016"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</w:t>
      </w:r>
      <w:r w:rsidRPr="00DF5016">
        <w:t>е</w:t>
      </w:r>
      <w:r w:rsidRPr="00DF5016">
        <w:t>ния, навыки и (или) опыт деятельности, характеризующие этапы формирования компете</w:t>
      </w:r>
      <w:r w:rsidRPr="00DF5016">
        <w:t>н</w:t>
      </w:r>
      <w:r w:rsidRPr="00DF5016">
        <w:t xml:space="preserve">ций </w:t>
      </w:r>
      <w:proofErr w:type="gramStart"/>
      <w:r w:rsidRPr="00DF5016">
        <w:t>у</w:t>
      </w:r>
      <w:proofErr w:type="gramEnd"/>
      <w:r w:rsidRPr="00DF5016"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</w:t>
      </w:r>
      <w:r w:rsidRPr="00DF5016">
        <w:t>а</w:t>
      </w:r>
      <w:r w:rsidRPr="00DF5016">
        <w:t>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</w:t>
      </w:r>
    </w:p>
    <w:p w:rsidR="008F3703" w:rsidRPr="008349F5" w:rsidRDefault="008F3703" w:rsidP="008349F5">
      <w:pPr>
        <w:pStyle w:val="2"/>
      </w:pPr>
      <w:r w:rsidRPr="008349F5">
        <w:t>Цель и задачи текущего контроля студентов по дисциплине</w:t>
      </w:r>
    </w:p>
    <w:p w:rsidR="007539BC" w:rsidRPr="00843637" w:rsidRDefault="007539BC" w:rsidP="004863E2">
      <w:pPr>
        <w:pStyle w:val="Norm"/>
        <w:tabs>
          <w:tab w:val="left" w:leader="underscore" w:pos="5670"/>
        </w:tabs>
      </w:pPr>
      <w:r w:rsidRPr="00843637">
        <w:t xml:space="preserve">Цель текущего контроля – систематическая проверка степени освоения программы дисциплины </w:t>
      </w:r>
      <w:sdt>
        <w:sdtPr>
          <w:alias w:val="Название дисциплины"/>
          <w:tag w:val="Название дисциплины"/>
          <w:id w:val="417906645"/>
          <w:placeholder>
            <w:docPart w:val="A585BD7155C04D48B9CFD018517A4295"/>
          </w:placeholder>
          <w:text/>
        </w:sdtPr>
        <w:sdtEndPr/>
        <w:sdtContent>
          <w:r w:rsidR="00033794">
            <w:t>«Информатика»</w:t>
          </w:r>
        </w:sdtContent>
      </w:sdt>
      <w:r w:rsidRPr="00843637">
        <w:t xml:space="preserve"> уровня достижения планируемых результатов обучения</w:t>
      </w:r>
      <w:r w:rsidR="00033794">
        <w:t xml:space="preserve"> – </w:t>
      </w:r>
      <w:r w:rsidRPr="00843637">
        <w:t xml:space="preserve">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7539BC" w:rsidRDefault="007539BC" w:rsidP="00D15ACE">
      <w:pPr>
        <w:pStyle w:val="Norm"/>
        <w:rPr>
          <w:lang w:eastAsia="ar-SA"/>
        </w:rPr>
      </w:pPr>
      <w:r>
        <w:rPr>
          <w:lang w:eastAsia="ar-SA"/>
        </w:rPr>
        <w:t xml:space="preserve">1. обнаружение и устранение пробелов в освоении учебной дисциплины; </w:t>
      </w:r>
    </w:p>
    <w:p w:rsidR="007539BC" w:rsidRDefault="007539BC" w:rsidP="00D15ACE">
      <w:pPr>
        <w:pStyle w:val="Norm"/>
        <w:rPr>
          <w:lang w:eastAsia="ar-SA"/>
        </w:rPr>
      </w:pPr>
      <w:r>
        <w:rPr>
          <w:lang w:eastAsia="ar-SA"/>
        </w:rPr>
        <w:t>2. своевременное выполнение корректирующих действий по содержанию и организ</w:t>
      </w:r>
      <w:r>
        <w:rPr>
          <w:lang w:eastAsia="ar-SA"/>
        </w:rPr>
        <w:t>а</w:t>
      </w:r>
      <w:r>
        <w:rPr>
          <w:lang w:eastAsia="ar-SA"/>
        </w:rPr>
        <w:t>ции процесса обучения;</w:t>
      </w:r>
    </w:p>
    <w:p w:rsidR="007539BC" w:rsidRDefault="007539BC" w:rsidP="00D15ACE">
      <w:pPr>
        <w:pStyle w:val="Norm"/>
        <w:rPr>
          <w:lang w:eastAsia="ar-SA"/>
        </w:rPr>
      </w:pPr>
      <w:r>
        <w:rPr>
          <w:lang w:eastAsia="ar-SA"/>
        </w:rPr>
        <w:t xml:space="preserve">3. определение индивидуального учебного рейтинга студентов; </w:t>
      </w:r>
    </w:p>
    <w:p w:rsidR="007539BC" w:rsidRDefault="007539BC" w:rsidP="00D15ACE">
      <w:pPr>
        <w:pStyle w:val="Norm"/>
        <w:rPr>
          <w:lang w:eastAsia="ar-SA"/>
        </w:rPr>
      </w:pPr>
      <w:r>
        <w:rPr>
          <w:lang w:eastAsia="ar-SA"/>
        </w:rPr>
        <w:t xml:space="preserve">4. подготовка к промежуточной аттестации. </w:t>
      </w:r>
    </w:p>
    <w:p w:rsidR="007539BC" w:rsidRPr="007539BC" w:rsidRDefault="007539BC" w:rsidP="00D15ACE">
      <w:pPr>
        <w:pStyle w:val="Norm"/>
        <w:rPr>
          <w:lang w:eastAsia="ar-SA"/>
        </w:rPr>
      </w:pPr>
      <w:r>
        <w:rPr>
          <w:lang w:eastAsia="ar-SA"/>
        </w:rPr>
        <w:t>В течение семестра при изучении дисциплины реализуется традиционная система п</w:t>
      </w:r>
      <w:r>
        <w:rPr>
          <w:lang w:eastAsia="ar-SA"/>
        </w:rPr>
        <w:t>о</w:t>
      </w:r>
      <w:r>
        <w:rPr>
          <w:lang w:eastAsia="ar-SA"/>
        </w:rPr>
        <w:t>этапного оценивания уровня освоения.</w:t>
      </w:r>
    </w:p>
    <w:p w:rsidR="00843637" w:rsidRPr="00F050FA" w:rsidRDefault="00843637" w:rsidP="00D15ACE">
      <w:pPr>
        <w:pStyle w:val="2"/>
      </w:pPr>
      <w:r w:rsidRPr="00843637">
        <w:t>Цель и задачи промежу</w:t>
      </w:r>
      <w:r w:rsidR="003D11D7">
        <w:t>точной аттестации студентов по практике</w:t>
      </w:r>
      <w:r w:rsidR="003D11D7" w:rsidRPr="00843637">
        <w:t xml:space="preserve"> </w:t>
      </w:r>
    </w:p>
    <w:p w:rsidR="00843637" w:rsidRPr="00DB0A87" w:rsidRDefault="00843637" w:rsidP="004863E2">
      <w:pPr>
        <w:pStyle w:val="Norm"/>
        <w:tabs>
          <w:tab w:val="left" w:leader="underscore" w:pos="8364"/>
        </w:tabs>
      </w:pPr>
      <w:r w:rsidRPr="00DB0A87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  <w:r w:rsidR="00DB0A87" w:rsidRPr="00DB0A87">
        <w:t xml:space="preserve"> </w:t>
      </w:r>
      <w:proofErr w:type="spellStart"/>
      <w:r w:rsidRPr="00DB0A87">
        <w:t>сформированности</w:t>
      </w:r>
      <w:proofErr w:type="spellEnd"/>
      <w:r w:rsidRPr="00DB0A87">
        <w:t xml:space="preserve"> компетенций на момент завершения</w:t>
      </w:r>
      <w:r w:rsidR="007539BC" w:rsidRPr="007539BC">
        <w:t xml:space="preserve"> дисциплины</w:t>
      </w:r>
      <w:r w:rsidR="007539BC">
        <w:t xml:space="preserve"> </w:t>
      </w:r>
      <w:sdt>
        <w:sdtPr>
          <w:alias w:val="Название дисциплины"/>
          <w:tag w:val="Название дисциплины"/>
          <w:id w:val="-2064161093"/>
          <w:placeholder>
            <w:docPart w:val="F347C55697264AA3850873E1458C208B"/>
          </w:placeholder>
          <w:text/>
        </w:sdtPr>
        <w:sdtEndPr/>
        <w:sdtContent>
          <w:r w:rsidR="00033794">
            <w:t>«Информатика»</w:t>
          </w:r>
        </w:sdtContent>
      </w:sdt>
      <w:r w:rsidR="007539BC">
        <w:t>.</w:t>
      </w:r>
      <w:r w:rsidRPr="00DB0A87">
        <w:t xml:space="preserve"> Промежуточная атт</w:t>
      </w:r>
      <w:r w:rsidRPr="00DB0A87">
        <w:t>е</w:t>
      </w:r>
      <w:r w:rsidRPr="00DB0A87">
        <w:t xml:space="preserve">стация проходит в форме </w:t>
      </w:r>
      <w:sdt>
        <w:sdtPr>
          <w:alias w:val="Зачёт!Экз"/>
          <w:tag w:val="Зачёт!Экз"/>
          <w:id w:val="-2071800643"/>
          <w:placeholder>
            <w:docPart w:val="2958A8835979459380E2084BF2495485"/>
          </w:placeholder>
          <w:comboBox>
            <w:listItem w:displayText="________" w:value="________"/>
            <w:listItem w:displayText="зачёта" w:value="зачёта"/>
            <w:listItem w:displayText="экзамена" w:value="экзамена"/>
          </w:comboBox>
        </w:sdtPr>
        <w:sdtEndPr/>
        <w:sdtContent>
          <w:r w:rsidR="00033794">
            <w:t>экзамена</w:t>
          </w:r>
        </w:sdtContent>
      </w:sdt>
      <w:r w:rsidRPr="00DB0A87">
        <w:t xml:space="preserve">. </w:t>
      </w:r>
    </w:p>
    <w:p w:rsidR="00843637" w:rsidRPr="00DB0A87" w:rsidRDefault="00843637" w:rsidP="00D15ACE">
      <w:pPr>
        <w:pStyle w:val="Norm"/>
      </w:pPr>
      <w:r w:rsidRPr="00DB0A87">
        <w:t xml:space="preserve">Задачи промежуточной аттестации: </w:t>
      </w:r>
    </w:p>
    <w:p w:rsidR="00843637" w:rsidRPr="00DB0A87" w:rsidRDefault="00843637" w:rsidP="00D15ACE">
      <w:pPr>
        <w:pStyle w:val="Norm"/>
      </w:pPr>
      <w:r w:rsidRPr="00DB0A87">
        <w:t xml:space="preserve">1. определение уровня освоения </w:t>
      </w:r>
      <w:r w:rsidR="002A6317" w:rsidRPr="002A6317">
        <w:t>учебной дисциплины</w:t>
      </w:r>
      <w:r w:rsidRPr="00DB0A87">
        <w:t xml:space="preserve">; </w:t>
      </w:r>
    </w:p>
    <w:p w:rsidR="00843637" w:rsidRPr="00DB0A87" w:rsidRDefault="00843637" w:rsidP="00D15ACE">
      <w:pPr>
        <w:pStyle w:val="Norm"/>
      </w:pPr>
      <w:r w:rsidRPr="00DB0A87">
        <w:t xml:space="preserve">2. определение уровня достижения планируемых результатов обучения и </w:t>
      </w:r>
      <w:proofErr w:type="spellStart"/>
      <w:r w:rsidRPr="00DB0A87">
        <w:t>сформир</w:t>
      </w:r>
      <w:r w:rsidRPr="00DB0A87">
        <w:t>о</w:t>
      </w:r>
      <w:r w:rsidRPr="00DB0A87">
        <w:t>ванности</w:t>
      </w:r>
      <w:proofErr w:type="spellEnd"/>
      <w:r w:rsidRPr="00DB0A87">
        <w:t xml:space="preserve"> компетенций; </w:t>
      </w:r>
    </w:p>
    <w:p w:rsidR="00843637" w:rsidRPr="00DB0A87" w:rsidRDefault="00843637" w:rsidP="00D15ACE">
      <w:pPr>
        <w:pStyle w:val="Norm"/>
      </w:pPr>
      <w:r w:rsidRPr="00DB0A87">
        <w:t xml:space="preserve">3. соотнесение планируемых результатов обучения с планируемыми результатами освоения образовательной программы в рамках </w:t>
      </w:r>
      <w:r w:rsidR="002A6317" w:rsidRPr="002A6317">
        <w:t>изученной дисциплины</w:t>
      </w:r>
      <w:r w:rsidRPr="00DB0A87">
        <w:t xml:space="preserve">. </w:t>
      </w:r>
    </w:p>
    <w:p w:rsidR="001E4106" w:rsidRDefault="001E4106" w:rsidP="00F4413D">
      <w:pPr>
        <w:pStyle w:val="1"/>
      </w:pPr>
      <w:r w:rsidRPr="008349F5">
        <w:t>Перечень компетенций с указанием этапов их формирования в процессе освоения образовательной программы</w:t>
      </w:r>
    </w:p>
    <w:p w:rsidR="005C2C9E" w:rsidRPr="005C2C9E" w:rsidRDefault="005C2C9E" w:rsidP="005C2C9E">
      <w:pPr>
        <w:pStyle w:val="Norm"/>
        <w:rPr>
          <w:lang w:eastAsia="ar-SA"/>
        </w:rPr>
      </w:pPr>
      <w:r w:rsidRPr="005C2C9E">
        <w:rPr>
          <w:lang w:eastAsia="ar-SA"/>
        </w:rPr>
        <w:t xml:space="preserve">ОПК-5 – </w:t>
      </w:r>
      <w:proofErr w:type="gramStart"/>
      <w:r w:rsidRPr="005C2C9E">
        <w:rPr>
          <w:lang w:eastAsia="ar-SA"/>
        </w:rPr>
        <w:t>Способен</w:t>
      </w:r>
      <w:proofErr w:type="gramEnd"/>
      <w:r w:rsidRPr="005C2C9E">
        <w:rPr>
          <w:lang w:eastAsia="ar-SA"/>
        </w:rPr>
        <w:t xml:space="preserve"> использовать современные информационные технологии и пр</w:t>
      </w:r>
      <w:r w:rsidRPr="005C2C9E">
        <w:rPr>
          <w:lang w:eastAsia="ar-SA"/>
        </w:rPr>
        <w:t>о</w:t>
      </w:r>
      <w:r w:rsidRPr="005C2C9E">
        <w:rPr>
          <w:lang w:eastAsia="ar-SA"/>
        </w:rPr>
        <w:t>граммные средства при решении профессиональных задач/</w:t>
      </w:r>
    </w:p>
    <w:p w:rsidR="005C2C9E" w:rsidRPr="005C2C9E" w:rsidRDefault="005C2C9E" w:rsidP="005C2C9E">
      <w:pPr>
        <w:pStyle w:val="Norm"/>
        <w:rPr>
          <w:lang w:eastAsia="ar-SA"/>
        </w:rPr>
      </w:pPr>
      <w:r w:rsidRPr="005C2C9E">
        <w:rPr>
          <w:lang w:eastAsia="ar-SA"/>
        </w:rPr>
        <w:t xml:space="preserve">ОПК-6 – </w:t>
      </w:r>
      <w:proofErr w:type="gramStart"/>
      <w:r w:rsidRPr="005C2C9E">
        <w:rPr>
          <w:lang w:eastAsia="ar-SA"/>
        </w:rPr>
        <w:t>Способен</w:t>
      </w:r>
      <w:proofErr w:type="gramEnd"/>
      <w:r w:rsidRPr="005C2C9E">
        <w:rPr>
          <w:lang w:eastAsia="ar-SA"/>
        </w:rPr>
        <w:t xml:space="preserve"> понимать принципы работы современных информационных те</w:t>
      </w:r>
      <w:r w:rsidRPr="005C2C9E">
        <w:rPr>
          <w:lang w:eastAsia="ar-SA"/>
        </w:rPr>
        <w:t>х</w:t>
      </w:r>
      <w:r w:rsidRPr="005C2C9E">
        <w:rPr>
          <w:lang w:eastAsia="ar-SA"/>
        </w:rPr>
        <w:t>нологий и использовать их для решения задач профессиональной деятельности.</w:t>
      </w:r>
    </w:p>
    <w:p w:rsidR="008349F5" w:rsidRPr="008349F5" w:rsidRDefault="008349F5" w:rsidP="009E3E18">
      <w:pPr>
        <w:pStyle w:val="af0"/>
      </w:pPr>
      <w:r w:rsidRPr="008349F5">
        <w:lastRenderedPageBreak/>
        <w:t xml:space="preserve">Таблица </w:t>
      </w:r>
      <w:fldSimple w:instr=" SEQ Таблица \* ARABIC ">
        <w:r w:rsidR="000C10F7">
          <w:rPr>
            <w:noProof/>
          </w:rPr>
          <w:t>1</w:t>
        </w:r>
      </w:fldSimple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00"/>
        <w:gridCol w:w="6"/>
        <w:gridCol w:w="2613"/>
        <w:gridCol w:w="992"/>
        <w:gridCol w:w="4394"/>
        <w:gridCol w:w="1701"/>
      </w:tblGrid>
      <w:tr w:rsidR="0084169A" w:rsidRPr="001A6D99" w:rsidTr="007876BA">
        <w:trPr>
          <w:trHeight w:val="910"/>
        </w:trPr>
        <w:tc>
          <w:tcPr>
            <w:tcW w:w="506" w:type="dxa"/>
            <w:gridSpan w:val="2"/>
            <w:shd w:val="clear" w:color="auto" w:fill="F2F2F2"/>
            <w:vAlign w:val="center"/>
          </w:tcPr>
          <w:p w:rsidR="0084169A" w:rsidRPr="001A6D99" w:rsidRDefault="0084169A" w:rsidP="00D15ACE">
            <w:pPr>
              <w:pStyle w:val="af2"/>
            </w:pPr>
            <w:r w:rsidRPr="001A6D99">
              <w:t>№</w:t>
            </w:r>
          </w:p>
          <w:p w:rsidR="0084169A" w:rsidRPr="001A6D99" w:rsidRDefault="0084169A" w:rsidP="00D15ACE">
            <w:pPr>
              <w:pStyle w:val="af2"/>
            </w:pPr>
            <w:r w:rsidRPr="001A6D99">
              <w:t>п\</w:t>
            </w:r>
            <w:proofErr w:type="gramStart"/>
            <w:r w:rsidRPr="001A6D99">
              <w:t>п</w:t>
            </w:r>
            <w:proofErr w:type="gramEnd"/>
          </w:p>
        </w:tc>
        <w:tc>
          <w:tcPr>
            <w:tcW w:w="2613" w:type="dxa"/>
            <w:shd w:val="clear" w:color="auto" w:fill="F2F2F2"/>
            <w:vAlign w:val="center"/>
          </w:tcPr>
          <w:p w:rsidR="0084169A" w:rsidRPr="001A6D99" w:rsidRDefault="0084169A" w:rsidP="00D15ACE">
            <w:pPr>
              <w:pStyle w:val="af2"/>
            </w:pPr>
            <w:r w:rsidRPr="001A6D99">
              <w:t xml:space="preserve">Контролируемые темы </w:t>
            </w:r>
            <w:r>
              <w:br/>
            </w:r>
            <w:r w:rsidRPr="001A6D99">
              <w:t>дисциплины</w:t>
            </w:r>
            <w:r w:rsidR="001C53E1">
              <w:br/>
              <w:t>(этапы) практики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84169A" w:rsidRPr="001A6D99" w:rsidRDefault="0084169A" w:rsidP="00D15ACE">
            <w:pPr>
              <w:pStyle w:val="af2"/>
            </w:pPr>
            <w:r>
              <w:t xml:space="preserve">Код </w:t>
            </w:r>
            <w:r>
              <w:br/>
            </w:r>
            <w:proofErr w:type="gramStart"/>
            <w:r>
              <w:t>фор</w:t>
            </w:r>
            <w:r w:rsidRPr="001A6D99">
              <w:t>-мой</w:t>
            </w:r>
            <w:proofErr w:type="gramEnd"/>
            <w:r w:rsidRPr="001A6D99">
              <w:t xml:space="preserve"> комп</w:t>
            </w:r>
            <w:r w:rsidRPr="001A6D99">
              <w:t>е</w:t>
            </w:r>
            <w:r w:rsidRPr="001A6D99">
              <w:t>тенции</w:t>
            </w:r>
          </w:p>
        </w:tc>
        <w:tc>
          <w:tcPr>
            <w:tcW w:w="4394" w:type="dxa"/>
            <w:shd w:val="clear" w:color="auto" w:fill="F2F2F2"/>
            <w:vAlign w:val="center"/>
          </w:tcPr>
          <w:p w:rsidR="0084169A" w:rsidRPr="001A6D99" w:rsidRDefault="0084169A" w:rsidP="00D15ACE">
            <w:pPr>
              <w:pStyle w:val="af2"/>
            </w:pPr>
            <w:r w:rsidRPr="001A6D99">
              <w:t xml:space="preserve">Код и наименование </w:t>
            </w:r>
            <w:r>
              <w:br/>
            </w:r>
            <w:r w:rsidRPr="001A6D99">
              <w:t>индикатора достижения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4169A" w:rsidRPr="001A6D99" w:rsidRDefault="0084169A" w:rsidP="00D15ACE">
            <w:pPr>
              <w:pStyle w:val="af2"/>
            </w:pPr>
            <w:r w:rsidRPr="001A6D99">
              <w:t>Наименование оценочного средства</w:t>
            </w:r>
          </w:p>
        </w:tc>
      </w:tr>
      <w:tr w:rsidR="0084169A" w:rsidRPr="001A6D99" w:rsidTr="007876BA">
        <w:tc>
          <w:tcPr>
            <w:tcW w:w="500" w:type="dxa"/>
            <w:vMerge w:val="restart"/>
          </w:tcPr>
          <w:p w:rsidR="0084169A" w:rsidRPr="001A6D99" w:rsidRDefault="0084169A" w:rsidP="00D15ACE">
            <w:pPr>
              <w:pStyle w:val="af4"/>
            </w:pPr>
            <w:r w:rsidRPr="001A6D99">
              <w:t>1</w:t>
            </w:r>
            <w:r w:rsidR="00115F97">
              <w:t>.</w:t>
            </w:r>
          </w:p>
        </w:tc>
        <w:tc>
          <w:tcPr>
            <w:tcW w:w="2619" w:type="dxa"/>
            <w:gridSpan w:val="2"/>
            <w:vMerge w:val="restart"/>
          </w:tcPr>
          <w:p w:rsidR="0084169A" w:rsidRPr="00115F97" w:rsidRDefault="004863E2" w:rsidP="00D15ACE">
            <w:pPr>
              <w:pStyle w:val="af4"/>
            </w:pPr>
            <w:r>
              <w:t>Наименование темы</w:t>
            </w:r>
          </w:p>
        </w:tc>
        <w:tc>
          <w:tcPr>
            <w:tcW w:w="992" w:type="dxa"/>
            <w:vMerge w:val="restart"/>
          </w:tcPr>
          <w:sdt>
            <w:sdtPr>
              <w:id w:val="709686724"/>
              <w:placeholder>
                <w:docPart w:val="A585BD7155C04D48B9CFD018517A4295"/>
              </w:placeholder>
              <w:text/>
            </w:sdtPr>
            <w:sdtEndPr/>
            <w:sdtContent>
              <w:p w:rsidR="0084169A" w:rsidRPr="00115F97" w:rsidRDefault="00033794" w:rsidP="00033794">
                <w:pPr>
                  <w:pStyle w:val="af4"/>
                </w:pPr>
                <w:r>
                  <w:t>О</w:t>
                </w:r>
                <w:r w:rsidR="0084169A" w:rsidRPr="00115F97">
                  <w:t>ПК-</w:t>
                </w:r>
                <w:r>
                  <w:t>5</w:t>
                </w:r>
              </w:p>
            </w:sdtContent>
          </w:sdt>
        </w:tc>
        <w:tc>
          <w:tcPr>
            <w:tcW w:w="4394" w:type="dxa"/>
            <w:tcBorders>
              <w:bottom w:val="nil"/>
            </w:tcBorders>
          </w:tcPr>
          <w:p w:rsidR="0084169A" w:rsidRPr="00115F97" w:rsidRDefault="003C4C35" w:rsidP="00343784">
            <w:pPr>
              <w:pStyle w:val="af4"/>
            </w:pPr>
            <w:sdt>
              <w:sdtPr>
                <w:id w:val="-598406020"/>
                <w:placeholder>
                  <w:docPart w:val="A585BD7155C04D48B9CFD018517A4295"/>
                </w:placeholder>
                <w:text/>
              </w:sdtPr>
              <w:sdtEndPr/>
              <w:sdtContent>
                <w:r w:rsidR="00343784">
                  <w:t>О</w:t>
                </w:r>
                <w:r w:rsidR="0084169A" w:rsidRPr="00115F97">
                  <w:t>ПК-</w:t>
                </w:r>
                <w:r w:rsidR="00343784">
                  <w:t>5</w:t>
                </w:r>
                <w:r w:rsidR="0084169A" w:rsidRPr="00115F97">
                  <w:t>.1.</w:t>
                </w:r>
              </w:sdtContent>
            </w:sdt>
            <w:r w:rsidR="0084169A" w:rsidRPr="00115F97">
              <w:t xml:space="preserve"> </w:t>
            </w:r>
            <w:sdt>
              <w:sdtPr>
                <w:id w:val="1307050320"/>
                <w:placeholder>
                  <w:docPart w:val="A585BD7155C04D48B9CFD018517A4295"/>
                </w:placeholder>
                <w:text/>
              </w:sdtPr>
              <w:sdtEndPr/>
              <w:sdtContent>
                <w:r w:rsidR="0084169A" w:rsidRPr="00115F97">
                  <w:t xml:space="preserve">Знать общие принципы </w:t>
                </w:r>
                <w:r w:rsidR="004863E2">
                  <w:t>…</w:t>
                </w:r>
              </w:sdtContent>
            </w:sdt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-959487506"/>
              <w:placeholder>
                <w:docPart w:val="A585BD7155C04D48B9CFD018517A4295"/>
              </w:placeholder>
              <w:text/>
            </w:sdtPr>
            <w:sdtEndPr/>
            <w:sdtContent>
              <w:p w:rsidR="0084169A" w:rsidRPr="00115F97" w:rsidRDefault="0084169A" w:rsidP="00D15ACE">
                <w:pPr>
                  <w:pStyle w:val="af4"/>
                </w:pPr>
                <w:r w:rsidRPr="00115F97">
                  <w:t>Устный опрос</w:t>
                </w:r>
              </w:p>
            </w:sdtContent>
          </w:sdt>
        </w:tc>
      </w:tr>
      <w:tr w:rsidR="00451A07" w:rsidRPr="001A6D99" w:rsidTr="007876BA">
        <w:tc>
          <w:tcPr>
            <w:tcW w:w="500" w:type="dxa"/>
            <w:vMerge/>
          </w:tcPr>
          <w:p w:rsidR="00451A07" w:rsidRPr="001A6D99" w:rsidRDefault="00451A07" w:rsidP="00D15ACE">
            <w:pPr>
              <w:pStyle w:val="af4"/>
            </w:pPr>
          </w:p>
        </w:tc>
        <w:tc>
          <w:tcPr>
            <w:tcW w:w="2619" w:type="dxa"/>
            <w:gridSpan w:val="2"/>
            <w:vMerge/>
          </w:tcPr>
          <w:p w:rsidR="00451A07" w:rsidRPr="00115F97" w:rsidRDefault="00451A07" w:rsidP="00D15ACE">
            <w:pPr>
              <w:pStyle w:val="af4"/>
            </w:pPr>
          </w:p>
        </w:tc>
        <w:tc>
          <w:tcPr>
            <w:tcW w:w="992" w:type="dxa"/>
            <w:vMerge/>
          </w:tcPr>
          <w:p w:rsidR="00451A07" w:rsidRPr="00115F97" w:rsidRDefault="00451A07" w:rsidP="00D15ACE">
            <w:pPr>
              <w:pStyle w:val="af4"/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451A07" w:rsidRPr="00115F97" w:rsidRDefault="003C4C35" w:rsidP="004863E2">
            <w:pPr>
              <w:pStyle w:val="af4"/>
            </w:pPr>
            <w:sdt>
              <w:sdtPr>
                <w:id w:val="-1700308701"/>
                <w:placeholder>
                  <w:docPart w:val="AC57017F1BCE4EF9A057D6277CCA0956"/>
                </w:placeholder>
                <w:text/>
              </w:sdtPr>
              <w:sdtEndPr/>
              <w:sdtContent>
                <w:r w:rsidR="00343784">
                  <w:t>ОПК-5</w:t>
                </w:r>
                <w:r w:rsidR="00451A07" w:rsidRPr="00115F97">
                  <w:t>.2.</w:t>
                </w:r>
              </w:sdtContent>
            </w:sdt>
            <w:r w:rsidR="00451A07" w:rsidRPr="00115F97">
              <w:t xml:space="preserve"> </w:t>
            </w:r>
            <w:sdt>
              <w:sdtPr>
                <w:id w:val="-573045591"/>
                <w:placeholder>
                  <w:docPart w:val="AC57017F1BCE4EF9A057D6277CCA0956"/>
                </w:placeholder>
                <w:text/>
              </w:sdtPr>
              <w:sdtEndPr/>
              <w:sdtContent>
                <w:r w:rsidR="00451A07" w:rsidRPr="00115F97">
                  <w:t>Уметь разрабатывать</w:t>
                </w:r>
                <w:r w:rsidR="004863E2">
                  <w:t>…</w:t>
                </w:r>
              </w:sdtContent>
            </w:sdt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1887828383"/>
              <w:placeholder>
                <w:docPart w:val="299BBBFB45F74283A90AA1D6E986A160"/>
              </w:placeholder>
              <w:text/>
            </w:sdtPr>
            <w:sdtEndPr/>
            <w:sdtContent>
              <w:p w:rsidR="00451A07" w:rsidRPr="00115F97" w:rsidRDefault="00451A07" w:rsidP="00D15ACE">
                <w:pPr>
                  <w:pStyle w:val="af4"/>
                </w:pPr>
                <w:r w:rsidRPr="00115F97">
                  <w:t>Тест</w:t>
                </w:r>
              </w:p>
            </w:sdtContent>
          </w:sdt>
        </w:tc>
      </w:tr>
      <w:tr w:rsidR="00451A07" w:rsidRPr="001A6D99" w:rsidTr="00451A07"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451A07" w:rsidRPr="001A6D99" w:rsidRDefault="00451A07" w:rsidP="00D15ACE">
            <w:pPr>
              <w:pStyle w:val="af4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451A07" w:rsidRPr="00115F97" w:rsidRDefault="00451A07" w:rsidP="00D15ACE">
            <w:pPr>
              <w:pStyle w:val="af4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1A07" w:rsidRPr="00115F97" w:rsidRDefault="00451A07" w:rsidP="00D15ACE">
            <w:pPr>
              <w:pStyle w:val="af4"/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451A07" w:rsidRPr="00115F97" w:rsidRDefault="003C4C35" w:rsidP="004863E2">
            <w:pPr>
              <w:pStyle w:val="af4"/>
            </w:pPr>
            <w:sdt>
              <w:sdtPr>
                <w:id w:val="-16861317"/>
                <w:placeholder>
                  <w:docPart w:val="E20CAA160EC346F1968B0A3FA3667FBD"/>
                </w:placeholder>
                <w:text/>
              </w:sdtPr>
              <w:sdtEndPr/>
              <w:sdtContent>
                <w:r w:rsidR="00343784">
                  <w:t>ОПК-5</w:t>
                </w:r>
                <w:r w:rsidR="00451A07" w:rsidRPr="00115F97">
                  <w:t>.3.</w:t>
                </w:r>
              </w:sdtContent>
            </w:sdt>
            <w:r w:rsidR="00451A07" w:rsidRPr="00115F97">
              <w:t xml:space="preserve"> </w:t>
            </w:r>
            <w:sdt>
              <w:sdtPr>
                <w:id w:val="1324933954"/>
                <w:placeholder>
                  <w:docPart w:val="E20CAA160EC346F1968B0A3FA3667FBD"/>
                </w:placeholder>
                <w:text/>
              </w:sdtPr>
              <w:sdtEndPr/>
              <w:sdtContent>
                <w:r w:rsidR="00451A07" w:rsidRPr="00115F97">
                  <w:t xml:space="preserve">Владеть навыками </w:t>
                </w:r>
                <w:r w:rsidR="004863E2">
                  <w:t>…</w:t>
                </w:r>
              </w:sdtContent>
            </w:sdt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1370871676"/>
              <w:placeholder>
                <w:docPart w:val="A76A715B8F0D4E08B67D145DB816DE46"/>
              </w:placeholder>
              <w:text/>
            </w:sdtPr>
            <w:sdtEndPr/>
            <w:sdtContent>
              <w:p w:rsidR="00451A07" w:rsidRPr="00115F97" w:rsidRDefault="00451A07" w:rsidP="00D15ACE">
                <w:pPr>
                  <w:pStyle w:val="af4"/>
                </w:pPr>
                <w:r w:rsidRPr="00115F97">
                  <w:t>Тест</w:t>
                </w:r>
              </w:p>
            </w:sdtContent>
          </w:sdt>
        </w:tc>
      </w:tr>
      <w:tr w:rsidR="002F02D3" w:rsidRPr="001A6D99" w:rsidTr="003F2935">
        <w:tc>
          <w:tcPr>
            <w:tcW w:w="500" w:type="dxa"/>
            <w:vMerge w:val="restart"/>
          </w:tcPr>
          <w:p w:rsidR="002F02D3" w:rsidRPr="001A6D99" w:rsidRDefault="00F509D1" w:rsidP="003F2935">
            <w:pPr>
              <w:pStyle w:val="af4"/>
            </w:pPr>
            <w:r>
              <w:t>2</w:t>
            </w:r>
            <w:r w:rsidR="002F02D3">
              <w:t>.</w:t>
            </w:r>
          </w:p>
        </w:tc>
        <w:tc>
          <w:tcPr>
            <w:tcW w:w="2619" w:type="dxa"/>
            <w:gridSpan w:val="2"/>
            <w:vMerge w:val="restart"/>
          </w:tcPr>
          <w:p w:rsidR="002F02D3" w:rsidRPr="00115F97" w:rsidRDefault="002F02D3" w:rsidP="003F2935">
            <w:pPr>
              <w:pStyle w:val="af4"/>
            </w:pPr>
            <w:r>
              <w:t>Наименование темы</w:t>
            </w:r>
          </w:p>
        </w:tc>
        <w:tc>
          <w:tcPr>
            <w:tcW w:w="992" w:type="dxa"/>
            <w:vMerge w:val="restart"/>
          </w:tcPr>
          <w:sdt>
            <w:sdtPr>
              <w:id w:val="516974258"/>
              <w:placeholder>
                <w:docPart w:val="D98A0CF9049F4AD3BDD7C97B55C558AF"/>
              </w:placeholder>
              <w:text/>
            </w:sdtPr>
            <w:sdtEndPr/>
            <w:sdtContent>
              <w:p w:rsidR="002F02D3" w:rsidRPr="00115F97" w:rsidRDefault="002F02D3" w:rsidP="003F2935">
                <w:pPr>
                  <w:pStyle w:val="af4"/>
                </w:pPr>
                <w:r>
                  <w:t>О</w:t>
                </w:r>
                <w:r w:rsidRPr="00115F97">
                  <w:t>ПК-</w:t>
                </w:r>
                <w:r>
                  <w:t>6</w:t>
                </w:r>
              </w:p>
            </w:sdtContent>
          </w:sdt>
        </w:tc>
        <w:tc>
          <w:tcPr>
            <w:tcW w:w="4394" w:type="dxa"/>
            <w:tcBorders>
              <w:bottom w:val="nil"/>
            </w:tcBorders>
          </w:tcPr>
          <w:p w:rsidR="002F02D3" w:rsidRPr="00115F97" w:rsidRDefault="003C4C35" w:rsidP="00F509D1">
            <w:pPr>
              <w:pStyle w:val="af4"/>
            </w:pPr>
            <w:sdt>
              <w:sdtPr>
                <w:id w:val="502094755"/>
                <w:placeholder>
                  <w:docPart w:val="D98A0CF9049F4AD3BDD7C97B55C558AF"/>
                </w:placeholder>
                <w:text/>
              </w:sdtPr>
              <w:sdtEndPr/>
              <w:sdtContent>
                <w:r w:rsidR="002F02D3">
                  <w:t>О</w:t>
                </w:r>
                <w:r w:rsidR="002F02D3" w:rsidRPr="00115F97">
                  <w:t>ПК-</w:t>
                </w:r>
                <w:r w:rsidR="00F509D1">
                  <w:t>6</w:t>
                </w:r>
                <w:r w:rsidR="002F02D3" w:rsidRPr="00115F97">
                  <w:t>.1.</w:t>
                </w:r>
              </w:sdtContent>
            </w:sdt>
            <w:r w:rsidR="002F02D3" w:rsidRPr="00115F97">
              <w:t xml:space="preserve"> </w:t>
            </w:r>
            <w:sdt>
              <w:sdtPr>
                <w:id w:val="-727762875"/>
                <w:placeholder>
                  <w:docPart w:val="D98A0CF9049F4AD3BDD7C97B55C558AF"/>
                </w:placeholder>
                <w:text/>
              </w:sdtPr>
              <w:sdtEndPr/>
              <w:sdtContent>
                <w:r w:rsidR="002F02D3" w:rsidRPr="00115F97">
                  <w:t xml:space="preserve">Знать общие принципы </w:t>
                </w:r>
                <w:r w:rsidR="002F02D3">
                  <w:t>…</w:t>
                </w:r>
              </w:sdtContent>
            </w:sdt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275071180"/>
              <w:placeholder>
                <w:docPart w:val="D98A0CF9049F4AD3BDD7C97B55C558AF"/>
              </w:placeholder>
              <w:text/>
            </w:sdtPr>
            <w:sdtEndPr/>
            <w:sdtContent>
              <w:p w:rsidR="002F02D3" w:rsidRPr="00115F97" w:rsidRDefault="002F02D3" w:rsidP="003F2935">
                <w:pPr>
                  <w:pStyle w:val="af4"/>
                </w:pPr>
                <w:r w:rsidRPr="00115F97">
                  <w:t>Устный опрос</w:t>
                </w:r>
              </w:p>
            </w:sdtContent>
          </w:sdt>
        </w:tc>
      </w:tr>
      <w:tr w:rsidR="002F02D3" w:rsidRPr="001A6D99" w:rsidTr="003F2935">
        <w:tc>
          <w:tcPr>
            <w:tcW w:w="500" w:type="dxa"/>
            <w:vMerge/>
          </w:tcPr>
          <w:p w:rsidR="002F02D3" w:rsidRPr="001A6D99" w:rsidRDefault="002F02D3" w:rsidP="003F2935">
            <w:pPr>
              <w:pStyle w:val="af4"/>
            </w:pPr>
          </w:p>
        </w:tc>
        <w:tc>
          <w:tcPr>
            <w:tcW w:w="2619" w:type="dxa"/>
            <w:gridSpan w:val="2"/>
            <w:vMerge/>
          </w:tcPr>
          <w:p w:rsidR="002F02D3" w:rsidRPr="00115F97" w:rsidRDefault="002F02D3" w:rsidP="003F2935">
            <w:pPr>
              <w:pStyle w:val="af4"/>
            </w:pPr>
          </w:p>
        </w:tc>
        <w:tc>
          <w:tcPr>
            <w:tcW w:w="992" w:type="dxa"/>
            <w:vMerge/>
          </w:tcPr>
          <w:p w:rsidR="002F02D3" w:rsidRPr="00115F97" w:rsidRDefault="002F02D3" w:rsidP="003F2935">
            <w:pPr>
              <w:pStyle w:val="af4"/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2F02D3" w:rsidRPr="00115F97" w:rsidRDefault="003C4C35" w:rsidP="00F509D1">
            <w:pPr>
              <w:pStyle w:val="af4"/>
            </w:pPr>
            <w:sdt>
              <w:sdtPr>
                <w:id w:val="319007975"/>
                <w:placeholder>
                  <w:docPart w:val="E284ED3EA5084BA1A386A9AD131CA9B2"/>
                </w:placeholder>
                <w:text/>
              </w:sdtPr>
              <w:sdtEndPr/>
              <w:sdtContent>
                <w:r w:rsidR="002F02D3">
                  <w:t>ОПК-</w:t>
                </w:r>
                <w:r w:rsidR="00F509D1">
                  <w:t>6</w:t>
                </w:r>
                <w:r w:rsidR="002F02D3" w:rsidRPr="00115F97">
                  <w:t>.2.</w:t>
                </w:r>
              </w:sdtContent>
            </w:sdt>
            <w:r w:rsidR="002F02D3" w:rsidRPr="00115F97">
              <w:t xml:space="preserve"> </w:t>
            </w:r>
            <w:sdt>
              <w:sdtPr>
                <w:id w:val="2022663607"/>
                <w:placeholder>
                  <w:docPart w:val="E284ED3EA5084BA1A386A9AD131CA9B2"/>
                </w:placeholder>
                <w:text/>
              </w:sdtPr>
              <w:sdtEndPr/>
              <w:sdtContent>
                <w:r w:rsidR="002F02D3" w:rsidRPr="00115F97">
                  <w:t>Уметь разрабатывать</w:t>
                </w:r>
                <w:r w:rsidR="002F02D3">
                  <w:t>…</w:t>
                </w:r>
              </w:sdtContent>
            </w:sdt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2027672263"/>
              <w:placeholder>
                <w:docPart w:val="1DE7A34885354987A2A1BE8A85E1B9EA"/>
              </w:placeholder>
              <w:text/>
            </w:sdtPr>
            <w:sdtEndPr/>
            <w:sdtContent>
              <w:p w:rsidR="002F02D3" w:rsidRPr="00115F97" w:rsidRDefault="002F02D3" w:rsidP="003F2935">
                <w:pPr>
                  <w:pStyle w:val="af4"/>
                </w:pPr>
                <w:r w:rsidRPr="00115F97">
                  <w:t>Тест</w:t>
                </w:r>
              </w:p>
            </w:sdtContent>
          </w:sdt>
        </w:tc>
      </w:tr>
      <w:tr w:rsidR="002F02D3" w:rsidRPr="001A6D99" w:rsidTr="003F2935"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2F02D3" w:rsidRPr="001A6D99" w:rsidRDefault="002F02D3" w:rsidP="003F2935">
            <w:pPr>
              <w:pStyle w:val="af4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2F02D3" w:rsidRPr="00115F97" w:rsidRDefault="002F02D3" w:rsidP="003F2935">
            <w:pPr>
              <w:pStyle w:val="af4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F02D3" w:rsidRPr="00115F97" w:rsidRDefault="002F02D3" w:rsidP="003F2935">
            <w:pPr>
              <w:pStyle w:val="af4"/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2F02D3" w:rsidRPr="00115F97" w:rsidRDefault="003C4C35" w:rsidP="00F509D1">
            <w:pPr>
              <w:pStyle w:val="af4"/>
            </w:pPr>
            <w:sdt>
              <w:sdtPr>
                <w:id w:val="2012102286"/>
                <w:placeholder>
                  <w:docPart w:val="F12CC2C3A35D42E397A55E5D36CCB9F6"/>
                </w:placeholder>
                <w:text/>
              </w:sdtPr>
              <w:sdtEndPr/>
              <w:sdtContent>
                <w:r w:rsidR="002F02D3">
                  <w:t>ОПК-</w:t>
                </w:r>
                <w:r w:rsidR="00F509D1">
                  <w:t>6</w:t>
                </w:r>
                <w:r w:rsidR="002F02D3" w:rsidRPr="00115F97">
                  <w:t>.3.</w:t>
                </w:r>
              </w:sdtContent>
            </w:sdt>
            <w:r w:rsidR="002F02D3" w:rsidRPr="00115F97">
              <w:t xml:space="preserve"> </w:t>
            </w:r>
            <w:sdt>
              <w:sdtPr>
                <w:id w:val="423778032"/>
                <w:placeholder>
                  <w:docPart w:val="F12CC2C3A35D42E397A55E5D36CCB9F6"/>
                </w:placeholder>
                <w:text/>
              </w:sdtPr>
              <w:sdtEndPr/>
              <w:sdtContent>
                <w:r w:rsidR="002F02D3" w:rsidRPr="00115F97">
                  <w:t xml:space="preserve">Владеть навыками </w:t>
                </w:r>
                <w:r w:rsidR="002F02D3">
                  <w:t>…</w:t>
                </w:r>
              </w:sdtContent>
            </w:sdt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-1860267852"/>
              <w:placeholder>
                <w:docPart w:val="C3DE156B000044D99B4490432D1E007E"/>
              </w:placeholder>
              <w:text/>
            </w:sdtPr>
            <w:sdtEndPr/>
            <w:sdtContent>
              <w:p w:rsidR="002F02D3" w:rsidRPr="00115F97" w:rsidRDefault="002F02D3" w:rsidP="003F2935">
                <w:pPr>
                  <w:pStyle w:val="af4"/>
                </w:pPr>
                <w:r w:rsidRPr="00115F97">
                  <w:t>Тест</w:t>
                </w:r>
              </w:p>
            </w:sdtContent>
          </w:sdt>
        </w:tc>
      </w:tr>
      <w:tr w:rsidR="002F02D3" w:rsidRPr="001A6D99" w:rsidTr="007876BA">
        <w:tc>
          <w:tcPr>
            <w:tcW w:w="8505" w:type="dxa"/>
            <w:gridSpan w:val="5"/>
            <w:tcBorders>
              <w:bottom w:val="single" w:sz="4" w:space="0" w:color="auto"/>
            </w:tcBorders>
          </w:tcPr>
          <w:p w:rsidR="002F02D3" w:rsidRPr="00E53181" w:rsidRDefault="002F02D3" w:rsidP="00D15ACE">
            <w:pPr>
              <w:pStyle w:val="af9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F02D3" w:rsidRDefault="002F02D3" w:rsidP="00D15ACE">
            <w:pPr>
              <w:pStyle w:val="af4"/>
            </w:pPr>
          </w:p>
        </w:tc>
      </w:tr>
      <w:tr w:rsidR="00451A07" w:rsidRPr="001A6D99" w:rsidTr="007876BA">
        <w:tc>
          <w:tcPr>
            <w:tcW w:w="8505" w:type="dxa"/>
            <w:gridSpan w:val="5"/>
            <w:tcBorders>
              <w:bottom w:val="single" w:sz="4" w:space="0" w:color="auto"/>
            </w:tcBorders>
          </w:tcPr>
          <w:p w:rsidR="00451A07" w:rsidRPr="00E53181" w:rsidRDefault="00451A07" w:rsidP="00D15ACE">
            <w:pPr>
              <w:pStyle w:val="af9"/>
            </w:pPr>
            <w:r w:rsidRPr="00E53181">
              <w:t>Результат достижения планируемых результатов изучения дисциплины</w:t>
            </w:r>
            <w:r w:rsidR="00630604"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1A07" w:rsidRDefault="003C4C35" w:rsidP="00D15ACE">
            <w:pPr>
              <w:pStyle w:val="af4"/>
              <w:rPr>
                <w:color w:val="7030A0"/>
              </w:rPr>
            </w:pPr>
            <w:sdt>
              <w:sdtPr>
                <w:alias w:val="Зачёт!Экз"/>
                <w:tag w:val="Зачёт!Экз"/>
                <w:id w:val="2140609118"/>
                <w:placeholder>
                  <w:docPart w:val="DCD79E9AE6644AA1A8A5D2EC1640F9B7"/>
                </w:placeholder>
                <w:comboBox>
                  <w:listItem w:displayText="зачёт" w:value="зачёт"/>
                  <w:listItem w:displayText="экзамен" w:value="экзамен"/>
                </w:comboBox>
              </w:sdtPr>
              <w:sdtEndPr/>
              <w:sdtContent>
                <w:r w:rsidR="00343784">
                  <w:t>экзамен</w:t>
                </w:r>
              </w:sdtContent>
            </w:sdt>
          </w:p>
        </w:tc>
      </w:tr>
    </w:tbl>
    <w:p w:rsidR="0087663C" w:rsidRDefault="00E53181" w:rsidP="00F4413D">
      <w:pPr>
        <w:pStyle w:val="1"/>
      </w:pPr>
      <w:r w:rsidRPr="00E53181">
        <w:t>Описание показателей и критериев оценивания компетенций</w:t>
      </w:r>
    </w:p>
    <w:p w:rsidR="00115F97" w:rsidRDefault="00115F97" w:rsidP="00D15ACE">
      <w:pPr>
        <w:pStyle w:val="2"/>
      </w:pPr>
      <w:r>
        <w:t>Критерии оценивания (текущий контроль)</w:t>
      </w:r>
    </w:p>
    <w:p w:rsidR="00115F97" w:rsidRDefault="00115F97" w:rsidP="00D15ACE">
      <w:pPr>
        <w:pStyle w:val="Norm"/>
        <w:rPr>
          <w:lang w:eastAsia="ar-SA"/>
        </w:rPr>
      </w:pPr>
      <w:r>
        <w:rPr>
          <w:lang w:eastAsia="ar-SA"/>
        </w:rPr>
        <w:t>Критерии оценивания разрабатываются преподавателем самостоятельно, исходя из требований учебной программы дисциплины</w:t>
      </w:r>
      <w:r w:rsidR="00A617A6">
        <w:rPr>
          <w:lang w:eastAsia="ar-SA"/>
        </w:rPr>
        <w:t xml:space="preserve"> (</w:t>
      </w:r>
      <w:r w:rsidR="00A617A6">
        <w:rPr>
          <w:lang w:eastAsia="ar-SA"/>
        </w:rPr>
        <w:fldChar w:fldCharType="begin"/>
      </w:r>
      <w:r w:rsidR="00A617A6">
        <w:rPr>
          <w:lang w:eastAsia="ar-SA"/>
        </w:rPr>
        <w:instrText xml:space="preserve"> REF _Ref155283353 \h </w:instrText>
      </w:r>
      <w:r w:rsidR="00A617A6">
        <w:rPr>
          <w:lang w:eastAsia="ar-SA"/>
        </w:rPr>
      </w:r>
      <w:r w:rsidR="00A617A6">
        <w:rPr>
          <w:lang w:eastAsia="ar-SA"/>
        </w:rPr>
        <w:fldChar w:fldCharType="separate"/>
      </w:r>
      <w:r w:rsidR="000C10F7">
        <w:t xml:space="preserve">Таблица </w:t>
      </w:r>
      <w:r w:rsidR="000C10F7">
        <w:rPr>
          <w:noProof/>
        </w:rPr>
        <w:t>2</w:t>
      </w:r>
      <w:r w:rsidR="00A617A6">
        <w:rPr>
          <w:lang w:eastAsia="ar-SA"/>
        </w:rPr>
        <w:fldChar w:fldCharType="end"/>
      </w:r>
      <w:r w:rsidR="00A617A6">
        <w:rPr>
          <w:lang w:eastAsia="ar-SA"/>
        </w:rPr>
        <w:t>)</w:t>
      </w:r>
      <w:r>
        <w:rPr>
          <w:lang w:eastAsia="ar-SA"/>
        </w:rPr>
        <w:t xml:space="preserve">. </w:t>
      </w:r>
    </w:p>
    <w:p w:rsidR="00A617A6" w:rsidRDefault="00A617A6" w:rsidP="009E3E18">
      <w:pPr>
        <w:pStyle w:val="af0"/>
      </w:pPr>
      <w:bookmarkStart w:id="0" w:name="_Ref155283353"/>
      <w:r>
        <w:t xml:space="preserve">Таблица </w:t>
      </w:r>
      <w:fldSimple w:instr=" SEQ Таблица \* ARABIC ">
        <w:r w:rsidR="000C10F7">
          <w:rPr>
            <w:noProof/>
          </w:rPr>
          <w:t>2</w:t>
        </w:r>
      </w:fldSimple>
      <w:bookmarkEnd w:id="0"/>
    </w:p>
    <w:tbl>
      <w:tblPr>
        <w:tblW w:w="878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126"/>
      </w:tblGrid>
      <w:tr w:rsidR="00115F97" w:rsidRPr="00C537DA" w:rsidTr="001863AE">
        <w:trPr>
          <w:trHeight w:val="39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15F97" w:rsidRPr="00C537DA" w:rsidRDefault="00520B9A" w:rsidP="00D15ACE">
            <w:pPr>
              <w:pStyle w:val="af2"/>
              <w:rPr>
                <w:lang w:eastAsia="ru-RU"/>
              </w:rPr>
            </w:pPr>
            <w:r w:rsidRPr="00520B9A">
              <w:t>Оценочное средство (для аттестации по дисциплине)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15F97" w:rsidRPr="00C537DA" w:rsidRDefault="00520B9A" w:rsidP="00D15ACE">
            <w:pPr>
              <w:pStyle w:val="af2"/>
            </w:pPr>
            <w:r w:rsidRPr="00520B9A">
              <w:t xml:space="preserve">Максимальное </w:t>
            </w:r>
            <w:r>
              <w:br/>
            </w:r>
            <w:r w:rsidRPr="00520B9A">
              <w:t>количество ба</w:t>
            </w:r>
            <w:r w:rsidRPr="00520B9A">
              <w:t>л</w:t>
            </w:r>
            <w:r w:rsidRPr="00520B9A">
              <w:t>лов</w:t>
            </w:r>
          </w:p>
        </w:tc>
      </w:tr>
      <w:tr w:rsidR="00A318CD" w:rsidRPr="00C537DA" w:rsidTr="001863A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8CD" w:rsidRPr="00C537DA" w:rsidRDefault="00A318CD" w:rsidP="00A318CD">
            <w:pPr>
              <w:pStyle w:val="af4"/>
              <w:rPr>
                <w:b/>
              </w:rPr>
            </w:pPr>
            <w:r w:rsidRPr="00C537DA">
              <w:t>Посещение занятий студентами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CD" w:rsidRPr="00C537DA" w:rsidRDefault="00A318CD" w:rsidP="00A318CD">
            <w:pPr>
              <w:pStyle w:val="aff"/>
            </w:pPr>
            <w:r>
              <w:t>1</w:t>
            </w:r>
          </w:p>
        </w:tc>
      </w:tr>
      <w:tr w:rsidR="00A318CD" w:rsidRPr="00C537DA" w:rsidTr="001863A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8CD" w:rsidRPr="00C537DA" w:rsidRDefault="00A318CD" w:rsidP="00A318CD">
            <w:pPr>
              <w:pStyle w:val="af4"/>
            </w:pPr>
            <w:r>
              <w:t xml:space="preserve">Ответы на вопросы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CD" w:rsidRDefault="00A318CD" w:rsidP="00A318CD">
            <w:pPr>
              <w:pStyle w:val="aff"/>
            </w:pPr>
            <w:r>
              <w:t>15</w:t>
            </w:r>
          </w:p>
        </w:tc>
      </w:tr>
      <w:tr w:rsidR="00A318CD" w:rsidRPr="00C537DA" w:rsidTr="001863A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8CD" w:rsidRPr="00C537DA" w:rsidRDefault="00A318CD" w:rsidP="00A318CD">
            <w:pPr>
              <w:pStyle w:val="af4"/>
            </w:pPr>
            <w:r>
              <w:t>Выполнение практических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CD" w:rsidRPr="00C537DA" w:rsidRDefault="00A318CD" w:rsidP="00A318CD">
            <w:pPr>
              <w:pStyle w:val="aff"/>
            </w:pPr>
            <w:r>
              <w:t>18</w:t>
            </w:r>
          </w:p>
        </w:tc>
      </w:tr>
      <w:tr w:rsidR="00A318CD" w:rsidRPr="00C537DA" w:rsidTr="001863A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8CD" w:rsidRDefault="00A318CD" w:rsidP="00A318CD">
            <w:pPr>
              <w:pStyle w:val="af4"/>
            </w:pPr>
            <w:r>
              <w:t>Ведение конспектов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CD" w:rsidRDefault="00A318CD" w:rsidP="00A318CD">
            <w:pPr>
              <w:pStyle w:val="aff"/>
            </w:pPr>
            <w:r>
              <w:t>3</w:t>
            </w:r>
          </w:p>
        </w:tc>
      </w:tr>
      <w:tr w:rsidR="00A318CD" w:rsidRPr="00C537DA" w:rsidTr="001863A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8CD" w:rsidRPr="00613AB5" w:rsidRDefault="00A318CD" w:rsidP="00A318CD">
            <w:pPr>
              <w:pStyle w:val="af4"/>
            </w:pPr>
            <w:r w:rsidRPr="00613AB5">
              <w:t>Работа с научной литературой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CD" w:rsidRPr="00C537DA" w:rsidRDefault="00A318CD" w:rsidP="00A318CD">
            <w:pPr>
              <w:pStyle w:val="aff"/>
            </w:pPr>
            <w:r>
              <w:t>3</w:t>
            </w:r>
          </w:p>
        </w:tc>
      </w:tr>
      <w:tr w:rsidR="00A318CD" w:rsidRPr="00C537DA" w:rsidTr="001863AE">
        <w:trPr>
          <w:trHeight w:val="425"/>
        </w:trPr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18CD" w:rsidRPr="001863AE" w:rsidRDefault="00A318CD" w:rsidP="001863AE">
            <w:pPr>
              <w:pStyle w:val="af4"/>
              <w:ind w:left="34"/>
              <w:jc w:val="left"/>
            </w:pPr>
            <w:r w:rsidRPr="00A318CD">
              <w:t>Максимальное количество баллов –</w:t>
            </w:r>
            <w:r w:rsidR="001863AE">
              <w:rPr>
                <w:lang w:val="en-US"/>
              </w:rPr>
              <w:t xml:space="preserve"> </w:t>
            </w:r>
            <w:r w:rsidR="001863AE">
              <w:fldChar w:fldCharType="begin"/>
            </w:r>
            <w:r w:rsidR="001863AE">
              <w:instrText xml:space="preserve"> =SUM(B2</w:instrText>
            </w:r>
            <w:r w:rsidR="001863AE">
              <w:rPr>
                <w:lang w:val="en-US"/>
              </w:rPr>
              <w:instrText>:B6</w:instrText>
            </w:r>
            <w:r w:rsidR="001863AE">
              <w:instrText xml:space="preserve">) </w:instrText>
            </w:r>
            <w:r w:rsidR="001863AE">
              <w:fldChar w:fldCharType="separate"/>
            </w:r>
            <w:r w:rsidR="001863AE">
              <w:rPr>
                <w:noProof/>
              </w:rPr>
              <w:t>40</w:t>
            </w:r>
            <w:r w:rsidR="001863AE">
              <w:fldChar w:fldCharType="end"/>
            </w:r>
            <w:r w:rsidR="001863AE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18CD" w:rsidRDefault="00A318CD" w:rsidP="00A318CD">
            <w:pPr>
              <w:pStyle w:val="aff"/>
              <w:jc w:val="left"/>
            </w:pPr>
          </w:p>
        </w:tc>
      </w:tr>
    </w:tbl>
    <w:p w:rsidR="00A617A6" w:rsidRPr="00A617A6" w:rsidRDefault="00A617A6" w:rsidP="00A617A6">
      <w:pPr>
        <w:pStyle w:val="Norm"/>
        <w:rPr>
          <w:lang w:eastAsia="ar-SA"/>
        </w:rPr>
      </w:pPr>
      <w:r w:rsidRPr="00A617A6">
        <w:rPr>
          <w:lang w:eastAsia="ar-SA"/>
        </w:rPr>
        <w:t>Минимальное количество баллов для получения допуска к промежуточной аттест</w:t>
      </w:r>
      <w:r w:rsidRPr="00A617A6">
        <w:rPr>
          <w:lang w:eastAsia="ar-SA"/>
        </w:rPr>
        <w:t>а</w:t>
      </w:r>
      <w:r w:rsidRPr="00A617A6">
        <w:rPr>
          <w:lang w:eastAsia="ar-SA"/>
        </w:rPr>
        <w:t>ции – 20.</w:t>
      </w:r>
    </w:p>
    <w:p w:rsidR="0087663C" w:rsidRPr="00E53181" w:rsidRDefault="0087663C" w:rsidP="00D15ACE">
      <w:pPr>
        <w:pStyle w:val="2"/>
      </w:pPr>
      <w:r w:rsidRPr="00E53181">
        <w:t>Критерии оценивания (зачет)</w:t>
      </w:r>
    </w:p>
    <w:p w:rsidR="00D07E99" w:rsidRDefault="0087663C" w:rsidP="00D15ACE">
      <w:pPr>
        <w:pStyle w:val="Norm"/>
        <w:rPr>
          <w:lang w:eastAsia="ar-SA"/>
        </w:rPr>
      </w:pPr>
      <w:r w:rsidRPr="00E53181">
        <w:rPr>
          <w:lang w:eastAsia="ar-SA"/>
        </w:rPr>
        <w:t>Знания, умения, навыки и компетенции студентов оценива</w:t>
      </w:r>
      <w:r w:rsidRPr="00843637">
        <w:rPr>
          <w:lang w:eastAsia="ar-SA"/>
        </w:rPr>
        <w:t>ются следующими оценк</w:t>
      </w:r>
      <w:r w:rsidRPr="00843637">
        <w:rPr>
          <w:lang w:eastAsia="ar-SA"/>
        </w:rPr>
        <w:t>а</w:t>
      </w:r>
      <w:r w:rsidRPr="00843637">
        <w:rPr>
          <w:lang w:eastAsia="ar-SA"/>
        </w:rPr>
        <w:t>ми: «зачтено», «не</w:t>
      </w:r>
      <w:r w:rsidR="006B72F2">
        <w:rPr>
          <w:lang w:eastAsia="ar-SA"/>
        </w:rPr>
        <w:t xml:space="preserve"> </w:t>
      </w:r>
      <w:r w:rsidRPr="00843637">
        <w:rPr>
          <w:lang w:eastAsia="ar-SA"/>
        </w:rPr>
        <w:t>зачтено</w:t>
      </w:r>
      <w:r w:rsidR="001E4106">
        <w:rPr>
          <w:lang w:eastAsia="ar-SA"/>
        </w:rPr>
        <w:t>»:</w:t>
      </w:r>
    </w:p>
    <w:p w:rsidR="001E4106" w:rsidRPr="001C53E1" w:rsidRDefault="001E4106" w:rsidP="00D15ACE">
      <w:pPr>
        <w:pStyle w:val="Norm"/>
      </w:pPr>
      <w:r w:rsidRPr="00115F97">
        <w:rPr>
          <w:b/>
        </w:rPr>
        <w:t>Зачтено</w:t>
      </w:r>
      <w:r w:rsidRPr="001C53E1">
        <w:t>:</w:t>
      </w:r>
      <w:r w:rsidR="00115F97" w:rsidRPr="00115F97"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</w:t>
      </w:r>
      <w:r w:rsidR="00115F97" w:rsidRPr="00115F97">
        <w:t>б</w:t>
      </w:r>
      <w:r w:rsidR="00115F97" w:rsidRPr="00115F97">
        <w:t>ходимыми умениями и навыками в выполнении практических заданий и решении задач.</w:t>
      </w:r>
    </w:p>
    <w:p w:rsidR="001E4106" w:rsidRDefault="001E4106" w:rsidP="00D15ACE">
      <w:pPr>
        <w:pStyle w:val="Norm"/>
      </w:pPr>
      <w:r w:rsidRPr="00115F97">
        <w:rPr>
          <w:b/>
        </w:rPr>
        <w:t>Не зачтено:</w:t>
      </w:r>
      <w:r w:rsidR="00115F97">
        <w:t xml:space="preserve"> </w:t>
      </w:r>
      <w:r w:rsidR="00115F97" w:rsidRPr="00E53181">
        <w:t>выставляется студенту при условии, что студент не знает значительной части основного программного материала, в ответе допускает существенные ошибки, н</w:t>
      </w:r>
      <w:r w:rsidR="00115F97" w:rsidRPr="00E53181">
        <w:t>е</w:t>
      </w:r>
      <w:r w:rsidR="00115F97" w:rsidRPr="00E53181">
        <w:t>правильные формулировки, не владеет необходимыми умениями и навыками в выполн</w:t>
      </w:r>
      <w:r w:rsidR="00115F97" w:rsidRPr="00E53181">
        <w:t>е</w:t>
      </w:r>
      <w:r w:rsidR="00115F97" w:rsidRPr="00E53181">
        <w:t>нии практических заданий и решении задач.</w:t>
      </w:r>
    </w:p>
    <w:p w:rsidR="006B72F2" w:rsidRPr="001C53E1" w:rsidRDefault="006B72F2" w:rsidP="00D15ACE">
      <w:pPr>
        <w:pStyle w:val="2"/>
      </w:pPr>
      <w:r w:rsidRPr="001C53E1">
        <w:t>Критерии оценивания (экзамен, зачет с оценкой)</w:t>
      </w:r>
    </w:p>
    <w:p w:rsidR="006B72F2" w:rsidRDefault="006B72F2" w:rsidP="00D15ACE">
      <w:pPr>
        <w:pStyle w:val="Norm"/>
      </w:pPr>
      <w:r w:rsidRPr="006B72F2">
        <w:t>Знания, умения, навыки и компетенции студентов оцениваются следующими оценк</w:t>
      </w:r>
      <w:r w:rsidRPr="006B72F2">
        <w:t>а</w:t>
      </w:r>
      <w:r w:rsidRPr="006B72F2">
        <w:t>ми: «отлично», «хорошо», «удовлетворительно», «неудовлетворительно»</w:t>
      </w:r>
      <w:r w:rsidR="00F050FA">
        <w:t xml:space="preserve"> (</w:t>
      </w:r>
      <w:r w:rsidR="00A617A6">
        <w:fldChar w:fldCharType="begin"/>
      </w:r>
      <w:r w:rsidR="00A617A6">
        <w:instrText xml:space="preserve"> REF _Ref155283622 \h </w:instrText>
      </w:r>
      <w:r w:rsidR="00A617A6">
        <w:fldChar w:fldCharType="separate"/>
      </w:r>
      <w:r w:rsidR="000C10F7" w:rsidRPr="008349F5">
        <w:t xml:space="preserve">Таблица </w:t>
      </w:r>
      <w:r w:rsidR="000C10F7">
        <w:rPr>
          <w:noProof/>
        </w:rPr>
        <w:t>3</w:t>
      </w:r>
      <w:r w:rsidR="00A617A6">
        <w:fldChar w:fldCharType="end"/>
      </w:r>
      <w:r w:rsidR="00F050FA">
        <w:t>).</w:t>
      </w:r>
    </w:p>
    <w:p w:rsidR="008349F5" w:rsidRPr="008349F5" w:rsidRDefault="008349F5" w:rsidP="009E3E18">
      <w:pPr>
        <w:pStyle w:val="af0"/>
      </w:pPr>
      <w:bookmarkStart w:id="1" w:name="_Ref155283622"/>
      <w:r w:rsidRPr="008349F5">
        <w:lastRenderedPageBreak/>
        <w:t xml:space="preserve">Таблица </w:t>
      </w:r>
      <w:fldSimple w:instr=" SEQ Таблица \* ARABIC ">
        <w:r w:rsidR="000C10F7">
          <w:rPr>
            <w:noProof/>
          </w:rPr>
          <w:t>3</w:t>
        </w:r>
      </w:fldSimple>
      <w:bookmarkEnd w:id="1"/>
    </w:p>
    <w:tbl>
      <w:tblPr>
        <w:tblW w:w="104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938"/>
      </w:tblGrid>
      <w:tr w:rsidR="006B72F2" w:rsidRPr="006B72F2" w:rsidTr="00112D93">
        <w:trPr>
          <w:trHeight w:val="378"/>
        </w:trPr>
        <w:tc>
          <w:tcPr>
            <w:tcW w:w="2518" w:type="dxa"/>
            <w:shd w:val="clear" w:color="auto" w:fill="F2F2F2" w:themeFill="background1" w:themeFillShade="F2"/>
            <w:vAlign w:val="center"/>
          </w:tcPr>
          <w:p w:rsidR="006B72F2" w:rsidRPr="001C53E1" w:rsidRDefault="006B72F2" w:rsidP="00D15ACE">
            <w:pPr>
              <w:pStyle w:val="af2"/>
            </w:pPr>
            <w:r w:rsidRPr="001C53E1">
              <w:t>Оценка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:rsidR="006B72F2" w:rsidRPr="001C53E1" w:rsidRDefault="006B72F2" w:rsidP="00D15ACE">
            <w:pPr>
              <w:pStyle w:val="af2"/>
            </w:pPr>
            <w:r w:rsidRPr="001C53E1">
              <w:t>Критерии оценивания</w:t>
            </w:r>
          </w:p>
        </w:tc>
      </w:tr>
      <w:tr w:rsidR="00115F97" w:rsidRPr="006B72F2" w:rsidTr="00112D93">
        <w:tc>
          <w:tcPr>
            <w:tcW w:w="2518" w:type="dxa"/>
            <w:shd w:val="clear" w:color="auto" w:fill="auto"/>
          </w:tcPr>
          <w:p w:rsidR="00115F97" w:rsidRPr="006B72F2" w:rsidRDefault="00115F97" w:rsidP="00D15ACE">
            <w:pPr>
              <w:pStyle w:val="af4"/>
            </w:pPr>
            <w:r w:rsidRPr="006B72F2">
              <w:t>Отлично</w:t>
            </w:r>
          </w:p>
        </w:tc>
        <w:tc>
          <w:tcPr>
            <w:tcW w:w="7938" w:type="dxa"/>
            <w:shd w:val="clear" w:color="auto" w:fill="auto"/>
          </w:tcPr>
          <w:p w:rsidR="00115F97" w:rsidRPr="00552EEE" w:rsidRDefault="00115F97" w:rsidP="00D15ACE">
            <w:pPr>
              <w:pStyle w:val="af9"/>
            </w:pPr>
            <w:proofErr w:type="gramStart"/>
            <w:r w:rsidRPr="00552EEE">
              <w:t>Студент не только глубоко и прочно усвоил весь программный материал, но и проявил знания, выходящие за его пределы, почерпнутые из допо</w:t>
            </w:r>
            <w:r w:rsidRPr="00552EEE">
              <w:t>л</w:t>
            </w:r>
            <w:r w:rsidRPr="00552EEE">
              <w:t>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различных школ и взглядов;</w:t>
            </w:r>
            <w:proofErr w:type="gramEnd"/>
            <w:r w:rsidRPr="00552EEE">
              <w:t xml:space="preserve"> увязывает знания с практикой, приводит примеры, демонстрирующие гл</w:t>
            </w:r>
            <w:r w:rsidRPr="00552EEE">
              <w:t>у</w:t>
            </w:r>
            <w:r w:rsidRPr="00552EEE">
              <w:t>бокое понимание материала или проблемы, свободно справляется с зад</w:t>
            </w:r>
            <w:r w:rsidRPr="00552EEE">
              <w:t>а</w:t>
            </w:r>
            <w:r w:rsidRPr="00552EEE">
              <w:t>чами и практическими заданиями; исчерпывающе, последовательно, гр</w:t>
            </w:r>
            <w:r w:rsidRPr="00552EEE">
              <w:t>а</w:t>
            </w:r>
            <w:r w:rsidRPr="00552EEE">
              <w:t xml:space="preserve">мотно и логически стройно выстраивает свой ответ. </w:t>
            </w:r>
          </w:p>
        </w:tc>
      </w:tr>
      <w:tr w:rsidR="00115F97" w:rsidRPr="006B72F2" w:rsidTr="00112D93">
        <w:tc>
          <w:tcPr>
            <w:tcW w:w="2518" w:type="dxa"/>
            <w:shd w:val="clear" w:color="auto" w:fill="auto"/>
          </w:tcPr>
          <w:p w:rsidR="00115F97" w:rsidRPr="006B72F2" w:rsidRDefault="00115F97" w:rsidP="00D15ACE">
            <w:pPr>
              <w:pStyle w:val="af4"/>
            </w:pPr>
            <w:r w:rsidRPr="006B72F2">
              <w:t>Хорошо</w:t>
            </w:r>
          </w:p>
        </w:tc>
        <w:tc>
          <w:tcPr>
            <w:tcW w:w="7938" w:type="dxa"/>
            <w:shd w:val="clear" w:color="auto" w:fill="auto"/>
          </w:tcPr>
          <w:p w:rsidR="00115F97" w:rsidRPr="008349F5" w:rsidRDefault="00115F97" w:rsidP="00D15ACE">
            <w:pPr>
              <w:pStyle w:val="af9"/>
              <w:rPr>
                <w:spacing w:val="-2"/>
              </w:rPr>
            </w:pPr>
            <w:r w:rsidRPr="008349F5">
              <w:rPr>
                <w:spacing w:val="-2"/>
              </w:rPr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</w:t>
            </w:r>
            <w:r w:rsidRPr="008349F5">
              <w:rPr>
                <w:spacing w:val="-2"/>
              </w:rPr>
              <w:t>о</w:t>
            </w:r>
            <w:r w:rsidRPr="008349F5">
              <w:rPr>
                <w:spacing w:val="-2"/>
              </w:rPr>
              <w:t>стей в ответе на вопросы, может правильно применять теоретические пол</w:t>
            </w:r>
            <w:r w:rsidRPr="008349F5">
              <w:rPr>
                <w:spacing w:val="-2"/>
              </w:rPr>
              <w:t>о</w:t>
            </w:r>
            <w:r w:rsidRPr="008349F5">
              <w:rPr>
                <w:spacing w:val="-2"/>
              </w:rPr>
              <w:t>жения и владеет необходимыми умениями и навыками в выполнении пра</w:t>
            </w:r>
            <w:r w:rsidRPr="008349F5">
              <w:rPr>
                <w:spacing w:val="-2"/>
              </w:rPr>
              <w:t>к</w:t>
            </w:r>
            <w:r w:rsidRPr="008349F5">
              <w:rPr>
                <w:spacing w:val="-2"/>
              </w:rPr>
              <w:t>тических заданий и решении задач, испытывает незначительные затрудн</w:t>
            </w:r>
            <w:r w:rsidRPr="008349F5">
              <w:rPr>
                <w:spacing w:val="-2"/>
              </w:rPr>
              <w:t>е</w:t>
            </w:r>
            <w:r w:rsidRPr="008349F5">
              <w:rPr>
                <w:spacing w:val="-2"/>
              </w:rPr>
              <w:t xml:space="preserve">ния при самостоятельном обобщении программного материала. </w:t>
            </w:r>
          </w:p>
        </w:tc>
      </w:tr>
      <w:tr w:rsidR="00115F97" w:rsidRPr="006B72F2" w:rsidTr="00112D93">
        <w:tc>
          <w:tcPr>
            <w:tcW w:w="2518" w:type="dxa"/>
            <w:shd w:val="clear" w:color="auto" w:fill="auto"/>
          </w:tcPr>
          <w:p w:rsidR="00115F97" w:rsidRPr="006B72F2" w:rsidRDefault="00115F97" w:rsidP="00D15ACE">
            <w:pPr>
              <w:pStyle w:val="af4"/>
            </w:pPr>
            <w:r w:rsidRPr="006B72F2">
              <w:t>Удовлетворительно</w:t>
            </w:r>
          </w:p>
        </w:tc>
        <w:tc>
          <w:tcPr>
            <w:tcW w:w="7938" w:type="dxa"/>
            <w:shd w:val="clear" w:color="auto" w:fill="auto"/>
          </w:tcPr>
          <w:p w:rsidR="00115F97" w:rsidRPr="00630604" w:rsidRDefault="00115F97" w:rsidP="00D15ACE">
            <w:pPr>
              <w:pStyle w:val="af9"/>
              <w:rPr>
                <w:spacing w:val="-2"/>
              </w:rPr>
            </w:pPr>
            <w:r w:rsidRPr="00630604">
              <w:rPr>
                <w:spacing w:val="-2"/>
              </w:rPr>
              <w:t>Студент</w:t>
            </w:r>
            <w:r w:rsidR="00630604" w:rsidRPr="00630604">
              <w:rPr>
                <w:spacing w:val="-2"/>
              </w:rPr>
              <w:t xml:space="preserve"> </w:t>
            </w:r>
            <w:r w:rsidRPr="00630604">
              <w:rPr>
                <w:spacing w:val="-2"/>
              </w:rPr>
              <w:t>усвоил только основной программный материал, но не знает его отдельных положений, в ответе допускает неточности, недостаточно пр</w:t>
            </w:r>
            <w:r w:rsidRPr="00630604">
              <w:rPr>
                <w:spacing w:val="-2"/>
              </w:rPr>
              <w:t>а</w:t>
            </w:r>
            <w:r w:rsidRPr="00630604">
              <w:rPr>
                <w:spacing w:val="-2"/>
              </w:rPr>
              <w:t>вильные формулировки, нарушает последовательность в изложении пр</w:t>
            </w:r>
            <w:r w:rsidRPr="00630604">
              <w:rPr>
                <w:spacing w:val="-2"/>
              </w:rPr>
              <w:t>о</w:t>
            </w:r>
            <w:r w:rsidRPr="00630604">
              <w:rPr>
                <w:spacing w:val="-2"/>
              </w:rPr>
              <w:t>граммного материала, не в полной мере владеет необходимыми умениями и навыками в выполнении практических заданий и решении задач, испытыв</w:t>
            </w:r>
            <w:r w:rsidRPr="00630604">
              <w:rPr>
                <w:spacing w:val="-2"/>
              </w:rPr>
              <w:t>а</w:t>
            </w:r>
            <w:r w:rsidRPr="00630604">
              <w:rPr>
                <w:spacing w:val="-2"/>
              </w:rPr>
              <w:t>ет затруднения при самостоятельном обобщении программного материала.</w:t>
            </w:r>
          </w:p>
        </w:tc>
      </w:tr>
      <w:tr w:rsidR="00115F97" w:rsidRPr="006B72F2" w:rsidTr="00112D93">
        <w:tc>
          <w:tcPr>
            <w:tcW w:w="2518" w:type="dxa"/>
            <w:shd w:val="clear" w:color="auto" w:fill="auto"/>
          </w:tcPr>
          <w:p w:rsidR="00115F97" w:rsidRPr="006B72F2" w:rsidRDefault="00115F97" w:rsidP="00D15ACE">
            <w:pPr>
              <w:pStyle w:val="af4"/>
            </w:pPr>
            <w:r w:rsidRPr="006B72F2">
              <w:t>Неудовлетворительно</w:t>
            </w:r>
          </w:p>
        </w:tc>
        <w:tc>
          <w:tcPr>
            <w:tcW w:w="7938" w:type="dxa"/>
            <w:shd w:val="clear" w:color="auto" w:fill="auto"/>
          </w:tcPr>
          <w:p w:rsidR="00115F97" w:rsidRPr="00D15ACE" w:rsidRDefault="00115F97" w:rsidP="00D15ACE">
            <w:pPr>
              <w:pStyle w:val="af9"/>
            </w:pPr>
            <w:r w:rsidRPr="00D15ACE"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</w:t>
            </w:r>
            <w:r w:rsidRPr="00D15ACE">
              <w:t>е</w:t>
            </w:r>
            <w:r w:rsidRPr="00D15ACE">
              <w:t>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F4413D" w:rsidRPr="00F4413D" w:rsidRDefault="00F4413D" w:rsidP="00F4413D">
      <w:pPr>
        <w:pStyle w:val="1"/>
      </w:pPr>
      <w:r w:rsidRPr="00F4413D">
        <w:t>Содержание оценочных средств</w:t>
      </w:r>
    </w:p>
    <w:p w:rsidR="00F4413D" w:rsidRPr="00410DE9" w:rsidRDefault="00F4413D" w:rsidP="00F4413D">
      <w:pPr>
        <w:pStyle w:val="2"/>
      </w:pPr>
      <w:r>
        <w:t>Содержание оценочных средств</w:t>
      </w:r>
      <w:r w:rsidRPr="00410DE9">
        <w:t xml:space="preserve"> текущего контроля знаний</w:t>
      </w:r>
      <w:r>
        <w:t xml:space="preserve"> </w:t>
      </w:r>
    </w:p>
    <w:p w:rsidR="003D47AF" w:rsidRPr="00AC0756" w:rsidRDefault="00AC0756" w:rsidP="00AC0756">
      <w:pPr>
        <w:pStyle w:val="Norm"/>
      </w:pPr>
      <w:r>
        <w:t>К</w:t>
      </w:r>
      <w:r w:rsidR="00F4413D" w:rsidRPr="00AC0756">
        <w:t xml:space="preserve"> каждому оценочному средству необходимы процедура и критерии оценивания</w:t>
      </w:r>
      <w:r>
        <w:t>.</w:t>
      </w:r>
      <w:r w:rsidR="00F4413D" w:rsidRPr="00AC0756">
        <w:t xml:space="preserve"> </w:t>
      </w:r>
      <w:r w:rsidR="00F4413D" w:rsidRPr="00AC0756">
        <w:br/>
        <w:t>Примерный перечень оценочных средств текущего контроля знаний приведен в</w:t>
      </w:r>
      <w:r w:rsidR="00F4413D" w:rsidRPr="00AC0756">
        <w:rPr>
          <w:color w:val="0D0D0D" w:themeColor="text1" w:themeTint="F2"/>
        </w:rPr>
        <w:t xml:space="preserve"> </w:t>
      </w:r>
      <w:hyperlink w:anchor="_Примерный_перечень_оценочных" w:history="1">
        <w:r w:rsidR="00630604" w:rsidRPr="00AC0756">
          <w:rPr>
            <w:rStyle w:val="ad"/>
            <w:color w:val="0D0D0D" w:themeColor="text1" w:themeTint="F2"/>
            <w:u w:val="none"/>
          </w:rPr>
          <w:t>Прилож</w:t>
        </w:r>
        <w:r w:rsidR="00630604" w:rsidRPr="00AC0756">
          <w:rPr>
            <w:rStyle w:val="ad"/>
            <w:color w:val="0D0D0D" w:themeColor="text1" w:themeTint="F2"/>
            <w:u w:val="none"/>
          </w:rPr>
          <w:t>е</w:t>
        </w:r>
        <w:r w:rsidR="00630604" w:rsidRPr="00AC0756">
          <w:rPr>
            <w:rStyle w:val="ad"/>
            <w:color w:val="0D0D0D" w:themeColor="text1" w:themeTint="F2"/>
            <w:u w:val="none"/>
          </w:rPr>
          <w:t>нии 1</w:t>
        </w:r>
      </w:hyperlink>
    </w:p>
    <w:p w:rsidR="00DA10DC" w:rsidRPr="00DA10DC" w:rsidRDefault="00DA10DC" w:rsidP="00DA10DC">
      <w:pPr>
        <w:pStyle w:val="2"/>
      </w:pPr>
      <w:r w:rsidRPr="00DA10DC">
        <w:t>Содержание оценочных сре</w:t>
      </w:r>
      <w:proofErr w:type="gramStart"/>
      <w:r w:rsidRPr="00DA10DC">
        <w:t>дств пр</w:t>
      </w:r>
      <w:proofErr w:type="gramEnd"/>
      <w:r w:rsidRPr="00DA10DC">
        <w:t xml:space="preserve">омежуточной аттестации (зачет) </w:t>
      </w:r>
    </w:p>
    <w:p w:rsidR="00DA10DC" w:rsidRPr="00F65CE1" w:rsidRDefault="00F65CE1" w:rsidP="00DA10DC">
      <w:pPr>
        <w:pStyle w:val="Norm"/>
      </w:pPr>
      <w:r w:rsidRPr="00F65CE1">
        <w:t xml:space="preserve">Учебным планом не </w:t>
      </w:r>
      <w:proofErr w:type="gramStart"/>
      <w:r w:rsidR="00DA10DC" w:rsidRPr="00F65CE1">
        <w:t>предусмотрен</w:t>
      </w:r>
      <w:proofErr w:type="gramEnd"/>
    </w:p>
    <w:p w:rsidR="00DA10DC" w:rsidRDefault="00DA10DC" w:rsidP="00DA10DC">
      <w:pPr>
        <w:pStyle w:val="2"/>
      </w:pPr>
      <w:r w:rsidRPr="00DA10DC">
        <w:t>Содержание оценочных сре</w:t>
      </w:r>
      <w:proofErr w:type="gramStart"/>
      <w:r w:rsidRPr="00DA10DC">
        <w:t>дств пр</w:t>
      </w:r>
      <w:proofErr w:type="gramEnd"/>
      <w:r w:rsidRPr="00DA10DC">
        <w:t>омежуточной аттестации (экзамен, зачет с оценкой)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ind w:left="357" w:hanging="357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Информация как ресурс.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Способы хранения и обработки информации.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Информатика. Кибернетика.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 xml:space="preserve">Информационные ресурсы Интернет. Средства обработки и вывода </w:t>
      </w:r>
      <w:proofErr w:type="gramStart"/>
      <w:r w:rsidRPr="005728D5">
        <w:rPr>
          <w:rFonts w:eastAsia="Times New Roman"/>
          <w:sz w:val="26"/>
          <w:szCs w:val="26"/>
          <w:lang w:eastAsia="ru-RU"/>
        </w:rPr>
        <w:t>интернет-информации</w:t>
      </w:r>
      <w:proofErr w:type="gramEnd"/>
      <w:r w:rsidRPr="005728D5">
        <w:rPr>
          <w:rFonts w:eastAsia="Times New Roman"/>
          <w:sz w:val="26"/>
          <w:szCs w:val="26"/>
          <w:lang w:eastAsia="ru-RU"/>
        </w:rPr>
        <w:t>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Информация, информационные процессы. Информатизация.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Информационные системы.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Роль информатики в экономике.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lastRenderedPageBreak/>
        <w:t>Свойства информации.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Меры адекватности информации: синтаксическая, семантическая, прагматическая.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Определение количества информации по Шеннону.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Единицы измерения информации.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Понятие «клиент-серверной» организации обработки данных.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Информационные угрозы. Способы защиты информации.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Способы защиты файлов: блокирование, скрытие, шифрование. Надёжность защиты.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Информационное общество (ИО). Критерии и проблемы ИО.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Основные принципы Стратегии развития информационного общества в Российской Федерации на 2017-2030 годы.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 xml:space="preserve">Формирование новой технологической основы для развития экономики и социальной сферы. (Стратегия развития информационного общества в Российской Федерации на 2017-2030 </w:t>
      </w:r>
      <w:proofErr w:type="spellStart"/>
      <w:proofErr w:type="gramStart"/>
      <w:r w:rsidRPr="005728D5">
        <w:rPr>
          <w:rFonts w:eastAsia="Times New Roman"/>
          <w:sz w:val="26"/>
          <w:szCs w:val="26"/>
          <w:lang w:eastAsia="ru-RU"/>
        </w:rPr>
        <w:t>гг</w:t>
      </w:r>
      <w:proofErr w:type="spellEnd"/>
      <w:proofErr w:type="gramEnd"/>
      <w:r w:rsidRPr="005728D5">
        <w:rPr>
          <w:rFonts w:eastAsia="Times New Roman"/>
          <w:sz w:val="26"/>
          <w:szCs w:val="26"/>
          <w:lang w:eastAsia="ru-RU"/>
        </w:rPr>
        <w:t>)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Россия в современном информационном обществе. (Стратегия развития информацио</w:t>
      </w:r>
      <w:r w:rsidRPr="005728D5">
        <w:rPr>
          <w:rFonts w:eastAsia="Times New Roman"/>
          <w:sz w:val="26"/>
          <w:szCs w:val="26"/>
          <w:lang w:eastAsia="ru-RU"/>
        </w:rPr>
        <w:t>н</w:t>
      </w:r>
      <w:r w:rsidRPr="005728D5">
        <w:rPr>
          <w:rFonts w:eastAsia="Times New Roman"/>
          <w:sz w:val="26"/>
          <w:szCs w:val="26"/>
          <w:lang w:eastAsia="ru-RU"/>
        </w:rPr>
        <w:t>ного общества в Российской Федерации на 2017-2030 годы.)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Информационно-культурное пространство интернета и виртуальной реальности.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Искусственный интеллект и моральные кодексы. Соблюдение кодексов професси</w:t>
      </w:r>
      <w:r w:rsidRPr="005728D5">
        <w:rPr>
          <w:rFonts w:eastAsia="Times New Roman"/>
          <w:sz w:val="26"/>
          <w:szCs w:val="26"/>
          <w:lang w:eastAsia="ru-RU"/>
        </w:rPr>
        <w:t>о</w:t>
      </w:r>
      <w:r w:rsidRPr="005728D5">
        <w:rPr>
          <w:rFonts w:eastAsia="Times New Roman"/>
          <w:sz w:val="26"/>
          <w:szCs w:val="26"/>
          <w:lang w:eastAsia="ru-RU"/>
        </w:rPr>
        <w:t>нальной этики при использовании информационных ресурсов сети интернет.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Общая характеристика аппаратного обеспечения компьютеров и сетей.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Понятие программного обеспечения (</w:t>
      </w:r>
      <w:proofErr w:type="gramStart"/>
      <w:r w:rsidRPr="005728D5">
        <w:rPr>
          <w:rFonts w:eastAsia="Times New Roman"/>
          <w:sz w:val="26"/>
          <w:szCs w:val="26"/>
          <w:lang w:eastAsia="ru-RU"/>
        </w:rPr>
        <w:t>ПО</w:t>
      </w:r>
      <w:proofErr w:type="gramEnd"/>
      <w:r w:rsidRPr="005728D5">
        <w:rPr>
          <w:rFonts w:eastAsia="Times New Roman"/>
          <w:sz w:val="26"/>
          <w:szCs w:val="26"/>
          <w:lang w:eastAsia="ru-RU"/>
        </w:rPr>
        <w:t>). Инструментарий для работы с различными типами данных.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Понятие операционной системы (ОС). Основные компоненты ОС. Виды ОС.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 xml:space="preserve">Облачные технологии. Понятия </w:t>
      </w:r>
      <w:proofErr w:type="spellStart"/>
      <w:r w:rsidRPr="005728D5">
        <w:rPr>
          <w:rFonts w:eastAsia="Times New Roman"/>
          <w:sz w:val="26"/>
          <w:szCs w:val="26"/>
          <w:lang w:eastAsia="ru-RU"/>
        </w:rPr>
        <w:t>IaaS</w:t>
      </w:r>
      <w:proofErr w:type="spellEnd"/>
      <w:r w:rsidRPr="005728D5">
        <w:rPr>
          <w:rFonts w:eastAsia="Times New Roman"/>
          <w:sz w:val="26"/>
          <w:szCs w:val="26"/>
          <w:lang w:eastAsia="ru-RU"/>
        </w:rPr>
        <w:t xml:space="preserve">, </w:t>
      </w:r>
      <w:proofErr w:type="spellStart"/>
      <w:r w:rsidRPr="005728D5">
        <w:rPr>
          <w:rFonts w:eastAsia="Times New Roman"/>
          <w:sz w:val="26"/>
          <w:szCs w:val="26"/>
          <w:lang w:eastAsia="ru-RU"/>
        </w:rPr>
        <w:t>PaaS</w:t>
      </w:r>
      <w:proofErr w:type="spellEnd"/>
      <w:r w:rsidRPr="005728D5">
        <w:rPr>
          <w:rFonts w:eastAsia="Times New Roman"/>
          <w:sz w:val="26"/>
          <w:szCs w:val="26"/>
          <w:lang w:eastAsia="ru-RU"/>
        </w:rPr>
        <w:t xml:space="preserve">, </w:t>
      </w:r>
      <w:proofErr w:type="spellStart"/>
      <w:r w:rsidRPr="005728D5">
        <w:rPr>
          <w:rFonts w:eastAsia="Times New Roman"/>
          <w:sz w:val="26"/>
          <w:szCs w:val="26"/>
          <w:lang w:eastAsia="ru-RU"/>
        </w:rPr>
        <w:t>SaaS</w:t>
      </w:r>
      <w:proofErr w:type="spellEnd"/>
      <w:r w:rsidRPr="005728D5">
        <w:rPr>
          <w:rFonts w:eastAsia="Times New Roman"/>
          <w:sz w:val="26"/>
          <w:szCs w:val="26"/>
          <w:lang w:eastAsia="ru-RU"/>
        </w:rPr>
        <w:t>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Требования ГОСТ к оформлению текстовых документов: параметры страницы, шрифт, интервалы, расположение реквизитов.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Важнейшие элементы текстового документа. Операции с текстом. Стили.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Виды данных и методы хранения информации. Офисные пакеты.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Понятие структурированных данных. Определение и назначение базы данных.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Модели данных: иерархическая, сетевая, реляционная.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Реляционные базы данных. Определение и назначение системы управления базой да</w:t>
      </w:r>
      <w:r w:rsidRPr="005728D5">
        <w:rPr>
          <w:rFonts w:eastAsia="Times New Roman"/>
          <w:sz w:val="26"/>
          <w:szCs w:val="26"/>
          <w:lang w:eastAsia="ru-RU"/>
        </w:rPr>
        <w:t>н</w:t>
      </w:r>
      <w:r w:rsidRPr="005728D5">
        <w:rPr>
          <w:rFonts w:eastAsia="Times New Roman"/>
          <w:sz w:val="26"/>
          <w:szCs w:val="26"/>
          <w:lang w:eastAsia="ru-RU"/>
        </w:rPr>
        <w:t>ных.</w:t>
      </w:r>
    </w:p>
    <w:p w:rsidR="004B3D84" w:rsidRPr="005728D5" w:rsidRDefault="004B3D84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Понятие предметной области. Этапы проектирования баз данных.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Работа с реляционной базой данных. Основные этапы технологического процесса обр</w:t>
      </w:r>
      <w:r w:rsidRPr="005728D5">
        <w:rPr>
          <w:rFonts w:eastAsia="Times New Roman"/>
          <w:sz w:val="26"/>
          <w:szCs w:val="26"/>
          <w:lang w:eastAsia="ru-RU"/>
        </w:rPr>
        <w:t>а</w:t>
      </w:r>
      <w:r w:rsidRPr="005728D5">
        <w:rPr>
          <w:rFonts w:eastAsia="Times New Roman"/>
          <w:sz w:val="26"/>
          <w:szCs w:val="26"/>
          <w:lang w:eastAsia="ru-RU"/>
        </w:rPr>
        <w:t>ботки информации с использованием СУБД.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Разработка информационно-логической модели реляционной базы данных. Информ</w:t>
      </w:r>
      <w:r w:rsidRPr="005728D5">
        <w:rPr>
          <w:rFonts w:eastAsia="Times New Roman"/>
          <w:sz w:val="26"/>
          <w:szCs w:val="26"/>
          <w:lang w:eastAsia="ru-RU"/>
        </w:rPr>
        <w:t>а</w:t>
      </w:r>
      <w:r w:rsidRPr="005728D5">
        <w:rPr>
          <w:rFonts w:eastAsia="Times New Roman"/>
          <w:sz w:val="26"/>
          <w:szCs w:val="26"/>
          <w:lang w:eastAsia="ru-RU"/>
        </w:rPr>
        <w:t>ционные объекты предметной области.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Определение связей между информационными объектами. Три вида логической вза</w:t>
      </w:r>
      <w:r w:rsidRPr="005728D5">
        <w:rPr>
          <w:rFonts w:eastAsia="Times New Roman"/>
          <w:sz w:val="26"/>
          <w:szCs w:val="26"/>
          <w:lang w:eastAsia="ru-RU"/>
        </w:rPr>
        <w:t>и</w:t>
      </w:r>
      <w:r w:rsidRPr="005728D5">
        <w:rPr>
          <w:rFonts w:eastAsia="Times New Roman"/>
          <w:sz w:val="26"/>
          <w:szCs w:val="26"/>
          <w:lang w:eastAsia="ru-RU"/>
        </w:rPr>
        <w:t>мосвязи информационных объектов: один-к одному, оди</w:t>
      </w:r>
      <w:proofErr w:type="gramStart"/>
      <w:r w:rsidRPr="005728D5">
        <w:rPr>
          <w:rFonts w:eastAsia="Times New Roman"/>
          <w:sz w:val="26"/>
          <w:szCs w:val="26"/>
          <w:lang w:eastAsia="ru-RU"/>
        </w:rPr>
        <w:t>н-</w:t>
      </w:r>
      <w:proofErr w:type="gramEnd"/>
      <w:r w:rsidRPr="005728D5">
        <w:rPr>
          <w:rFonts w:eastAsia="Times New Roman"/>
          <w:sz w:val="26"/>
          <w:szCs w:val="26"/>
          <w:lang w:eastAsia="ru-RU"/>
        </w:rPr>
        <w:t xml:space="preserve"> ко многим, многие-ко мн</w:t>
      </w:r>
      <w:r w:rsidRPr="005728D5">
        <w:rPr>
          <w:rFonts w:eastAsia="Times New Roman"/>
          <w:sz w:val="26"/>
          <w:szCs w:val="26"/>
          <w:lang w:eastAsia="ru-RU"/>
        </w:rPr>
        <w:t>о</w:t>
      </w:r>
      <w:r w:rsidRPr="005728D5">
        <w:rPr>
          <w:rFonts w:eastAsia="Times New Roman"/>
          <w:sz w:val="26"/>
          <w:szCs w:val="26"/>
          <w:lang w:eastAsia="ru-RU"/>
        </w:rPr>
        <w:t>гим.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Разработка реляционной базы данных. Организация данных. Понятие ключа (ключев</w:t>
      </w:r>
      <w:r w:rsidRPr="005728D5">
        <w:rPr>
          <w:rFonts w:eastAsia="Times New Roman"/>
          <w:sz w:val="26"/>
          <w:szCs w:val="26"/>
          <w:lang w:eastAsia="ru-RU"/>
        </w:rPr>
        <w:t>о</w:t>
      </w:r>
      <w:r w:rsidRPr="005728D5">
        <w:rPr>
          <w:rFonts w:eastAsia="Times New Roman"/>
          <w:sz w:val="26"/>
          <w:szCs w:val="26"/>
          <w:lang w:eastAsia="ru-RU"/>
        </w:rPr>
        <w:t>го поля).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Организация данных в многотабличной базе данных Типы ключевых полей: простой ключ, составной ключ и внешний ключ.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 xml:space="preserve">Организация связей между таблицами в </w:t>
      </w:r>
      <w:proofErr w:type="spellStart"/>
      <w:r w:rsidRPr="005728D5">
        <w:rPr>
          <w:rFonts w:eastAsia="Times New Roman"/>
          <w:sz w:val="26"/>
          <w:szCs w:val="26"/>
          <w:lang w:eastAsia="ru-RU"/>
        </w:rPr>
        <w:t>Access</w:t>
      </w:r>
      <w:proofErr w:type="spellEnd"/>
      <w:r w:rsidRPr="005728D5">
        <w:rPr>
          <w:rFonts w:eastAsia="Times New Roman"/>
          <w:sz w:val="26"/>
          <w:szCs w:val="26"/>
          <w:lang w:eastAsia="ru-RU"/>
        </w:rPr>
        <w:t>. Создание многотабличной базы да</w:t>
      </w:r>
      <w:r w:rsidRPr="005728D5">
        <w:rPr>
          <w:rFonts w:eastAsia="Times New Roman"/>
          <w:sz w:val="26"/>
          <w:szCs w:val="26"/>
          <w:lang w:eastAsia="ru-RU"/>
        </w:rPr>
        <w:t>н</w:t>
      </w:r>
      <w:r w:rsidRPr="005728D5">
        <w:rPr>
          <w:rFonts w:eastAsia="Times New Roman"/>
          <w:sz w:val="26"/>
          <w:szCs w:val="26"/>
          <w:lang w:eastAsia="ru-RU"/>
        </w:rPr>
        <w:t>ных. Схема данных.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 xml:space="preserve">Общая характеристика, назначение, возможности СУБД </w:t>
      </w:r>
      <w:proofErr w:type="spellStart"/>
      <w:r w:rsidRPr="005728D5">
        <w:rPr>
          <w:rFonts w:eastAsia="Times New Roman"/>
          <w:sz w:val="26"/>
          <w:szCs w:val="26"/>
          <w:lang w:eastAsia="ru-RU"/>
        </w:rPr>
        <w:t>Access</w:t>
      </w:r>
      <w:proofErr w:type="spellEnd"/>
      <w:r w:rsidRPr="005728D5">
        <w:rPr>
          <w:rFonts w:eastAsia="Times New Roman"/>
          <w:sz w:val="26"/>
          <w:szCs w:val="26"/>
          <w:lang w:eastAsia="ru-RU"/>
        </w:rPr>
        <w:t>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 xml:space="preserve">Запуск </w:t>
      </w:r>
      <w:proofErr w:type="gramStart"/>
      <w:r w:rsidRPr="005728D5">
        <w:rPr>
          <w:rFonts w:eastAsia="Times New Roman"/>
          <w:sz w:val="26"/>
          <w:szCs w:val="26"/>
          <w:lang w:eastAsia="ru-RU"/>
        </w:rPr>
        <w:t>C</w:t>
      </w:r>
      <w:proofErr w:type="gramEnd"/>
      <w:r w:rsidRPr="005728D5">
        <w:rPr>
          <w:rFonts w:eastAsia="Times New Roman"/>
          <w:sz w:val="26"/>
          <w:szCs w:val="26"/>
          <w:lang w:eastAsia="ru-RU"/>
        </w:rPr>
        <w:t xml:space="preserve">УБД </w:t>
      </w:r>
      <w:proofErr w:type="spellStart"/>
      <w:r w:rsidRPr="005728D5">
        <w:rPr>
          <w:rFonts w:eastAsia="Times New Roman"/>
          <w:sz w:val="26"/>
          <w:szCs w:val="26"/>
          <w:lang w:eastAsia="ru-RU"/>
        </w:rPr>
        <w:t>Access</w:t>
      </w:r>
      <w:proofErr w:type="spellEnd"/>
      <w:r w:rsidRPr="005728D5">
        <w:rPr>
          <w:rFonts w:eastAsia="Times New Roman"/>
          <w:sz w:val="26"/>
          <w:szCs w:val="26"/>
          <w:lang w:eastAsia="ru-RU"/>
        </w:rPr>
        <w:t>. Создание новой базы данных. Открытие существующей базы данных.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lastRenderedPageBreak/>
        <w:t xml:space="preserve">Рабочее окно </w:t>
      </w:r>
      <w:proofErr w:type="spellStart"/>
      <w:r w:rsidRPr="005728D5">
        <w:rPr>
          <w:rFonts w:eastAsia="Times New Roman"/>
          <w:sz w:val="26"/>
          <w:szCs w:val="26"/>
          <w:lang w:eastAsia="ru-RU"/>
        </w:rPr>
        <w:t>Access</w:t>
      </w:r>
      <w:proofErr w:type="spellEnd"/>
      <w:r w:rsidRPr="005728D5">
        <w:rPr>
          <w:rFonts w:eastAsia="Times New Roman"/>
          <w:sz w:val="26"/>
          <w:szCs w:val="26"/>
          <w:lang w:eastAsia="ru-RU"/>
        </w:rPr>
        <w:t>. Команды Меню. Панели инструментов.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Главное окно базы данных. Объекты базы данных.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Сохранение объектов базы данных. Копирование и перемещение объектов в другую б</w:t>
      </w:r>
      <w:r w:rsidRPr="005728D5">
        <w:rPr>
          <w:rFonts w:eastAsia="Times New Roman"/>
          <w:sz w:val="26"/>
          <w:szCs w:val="26"/>
          <w:lang w:eastAsia="ru-RU"/>
        </w:rPr>
        <w:t>а</w:t>
      </w:r>
      <w:r w:rsidRPr="005728D5">
        <w:rPr>
          <w:rFonts w:eastAsia="Times New Roman"/>
          <w:sz w:val="26"/>
          <w:szCs w:val="26"/>
          <w:lang w:eastAsia="ru-RU"/>
        </w:rPr>
        <w:t>зу данных.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 xml:space="preserve">Определение полей реляционной таблицы. Типы данных в </w:t>
      </w:r>
      <w:proofErr w:type="spellStart"/>
      <w:r w:rsidRPr="005728D5">
        <w:rPr>
          <w:rFonts w:eastAsia="Times New Roman"/>
          <w:sz w:val="26"/>
          <w:szCs w:val="26"/>
          <w:lang w:eastAsia="ru-RU"/>
        </w:rPr>
        <w:t>Access</w:t>
      </w:r>
      <w:proofErr w:type="spellEnd"/>
      <w:r w:rsidRPr="005728D5">
        <w:rPr>
          <w:rFonts w:eastAsia="Times New Roman"/>
          <w:sz w:val="26"/>
          <w:szCs w:val="26"/>
          <w:lang w:eastAsia="ru-RU"/>
        </w:rPr>
        <w:t>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Автоматизация создания и ведения баз данных с помощью Мастеров.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Структура реляционной таблицы. Создание таблицы базы данных с помощью Мастера таблиц.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Создание таблицы базы данных в режиме Конструктора. Изменение макета таблицы: добавление новых полей, задание типа данных, установка значений по умолчанию.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Ввод и редактирование данных в режиме таблицы. Операции со строками и столбцами. Поиск и замена данных в режиме таблицы.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Ввод ограничений в таблицу базы данных с помощью Построителя выражений. Прав</w:t>
      </w:r>
      <w:r w:rsidRPr="005728D5">
        <w:rPr>
          <w:rFonts w:eastAsia="Times New Roman"/>
          <w:sz w:val="26"/>
          <w:szCs w:val="26"/>
          <w:lang w:eastAsia="ru-RU"/>
        </w:rPr>
        <w:t>и</w:t>
      </w:r>
      <w:r w:rsidRPr="005728D5">
        <w:rPr>
          <w:rFonts w:eastAsia="Times New Roman"/>
          <w:sz w:val="26"/>
          <w:szCs w:val="26"/>
          <w:lang w:eastAsia="ru-RU"/>
        </w:rPr>
        <w:t>ла записи выражений. Основные операторы.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Сортировка данных в режиме таблицы. Отбор данных с помощью фильтра.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Понятие формы. Создание новой формы с помощью Мастера. Виды однотабличных пользовательских форм.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Ввод и редактирование данных в режиме формы. Перемещение в режиме формы. Поиск и замена данных в режиме формы.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Разработка сложной формы. Подчиненная форма.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Режимы просмотра формы. Изменение элементов формы в режиме Конструктора.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Разработка сложной формы. Вставка в форму диаграммы.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 xml:space="preserve">Понятие запроса. Типы запросов в </w:t>
      </w:r>
      <w:proofErr w:type="gramStart"/>
      <w:r w:rsidRPr="005728D5">
        <w:rPr>
          <w:rFonts w:eastAsia="Times New Roman"/>
          <w:sz w:val="26"/>
          <w:szCs w:val="26"/>
          <w:lang w:eastAsia="ru-RU"/>
        </w:rPr>
        <w:t>C</w:t>
      </w:r>
      <w:proofErr w:type="gramEnd"/>
      <w:r w:rsidRPr="005728D5">
        <w:rPr>
          <w:rFonts w:eastAsia="Times New Roman"/>
          <w:sz w:val="26"/>
          <w:szCs w:val="26"/>
          <w:lang w:eastAsia="ru-RU"/>
        </w:rPr>
        <w:t xml:space="preserve">УБД </w:t>
      </w:r>
      <w:proofErr w:type="spellStart"/>
      <w:r w:rsidRPr="005728D5">
        <w:rPr>
          <w:rFonts w:eastAsia="Times New Roman"/>
          <w:sz w:val="26"/>
          <w:szCs w:val="26"/>
          <w:lang w:eastAsia="ru-RU"/>
        </w:rPr>
        <w:t>Access</w:t>
      </w:r>
      <w:proofErr w:type="spellEnd"/>
      <w:r w:rsidRPr="005728D5">
        <w:rPr>
          <w:rFonts w:eastAsia="Times New Roman"/>
          <w:sz w:val="26"/>
          <w:szCs w:val="26"/>
          <w:lang w:eastAsia="ru-RU"/>
        </w:rPr>
        <w:t>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Построение запроса с помощью Мастера запросов. Запрос на выборку (простой).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Конструктор запросов. Запрос на выборку с параметром. Условие отбора (выбор зап</w:t>
      </w:r>
      <w:r w:rsidRPr="005728D5">
        <w:rPr>
          <w:rFonts w:eastAsia="Times New Roman"/>
          <w:sz w:val="26"/>
          <w:szCs w:val="26"/>
          <w:lang w:eastAsia="ru-RU"/>
        </w:rPr>
        <w:t>и</w:t>
      </w:r>
      <w:r w:rsidRPr="005728D5">
        <w:rPr>
          <w:rFonts w:eastAsia="Times New Roman"/>
          <w:sz w:val="26"/>
          <w:szCs w:val="26"/>
          <w:lang w:eastAsia="ru-RU"/>
        </w:rPr>
        <w:t>сей, удовлетворяющих критериям).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Запросы на изменение (удаление, обновление, добавление записей).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Перекрестный запрос. Вычисление статистических параметров.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Запросы действия. Добавление, обновление и удаление группы записей.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Разработка сложных запросов. Запросы на выборку для многотабличной базы данных.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Разработка запросов для многотабличной базы данных. Создание формы для запроса.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Разработка сложных запросов. Групповая обработка данных.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Понятие отчета. Создание отчета с помощью Мастера. Автоотчеты.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Способы создания отчетов. Стили отчета. Мастер почтовых наклеек.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Использование вычисляемых полей в отчете. Выбор и корректировка макета отчета.</w:t>
      </w:r>
    </w:p>
    <w:p w:rsidR="005728D5" w:rsidRPr="005728D5" w:rsidRDefault="005728D5" w:rsidP="00434FDA">
      <w:pPr>
        <w:numPr>
          <w:ilvl w:val="0"/>
          <w:numId w:val="60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Fonts w:eastAsia="Times New Roman"/>
          <w:sz w:val="26"/>
          <w:szCs w:val="26"/>
          <w:lang w:eastAsia="ru-RU"/>
        </w:rPr>
      </w:pPr>
      <w:r w:rsidRPr="005728D5">
        <w:rPr>
          <w:rFonts w:eastAsia="Times New Roman"/>
          <w:sz w:val="26"/>
          <w:szCs w:val="26"/>
          <w:lang w:eastAsia="ru-RU"/>
        </w:rPr>
        <w:t>Разработка кнопочной формы. Создание кнопочного меню с помощью Диспетчера кн</w:t>
      </w:r>
      <w:r w:rsidRPr="005728D5">
        <w:rPr>
          <w:rFonts w:eastAsia="Times New Roman"/>
          <w:sz w:val="26"/>
          <w:szCs w:val="26"/>
          <w:lang w:eastAsia="ru-RU"/>
        </w:rPr>
        <w:t>о</w:t>
      </w:r>
      <w:r w:rsidRPr="005728D5">
        <w:rPr>
          <w:rFonts w:eastAsia="Times New Roman"/>
          <w:sz w:val="26"/>
          <w:szCs w:val="26"/>
          <w:lang w:eastAsia="ru-RU"/>
        </w:rPr>
        <w:t>почных форм.</w:t>
      </w:r>
    </w:p>
    <w:p w:rsidR="00EF68D7" w:rsidRPr="00EF68D7" w:rsidRDefault="00EF68D7" w:rsidP="00B51BC7">
      <w:pPr>
        <w:pStyle w:val="af6"/>
        <w:rPr>
          <w:lang w:eastAsia="ru-RU"/>
        </w:rPr>
      </w:pPr>
      <w:r w:rsidRPr="00EF68D7">
        <w:rPr>
          <w:lang w:eastAsia="ru-RU"/>
        </w:rPr>
        <w:t xml:space="preserve">Вопросы </w:t>
      </w:r>
      <w:r w:rsidR="006F2AD2">
        <w:rPr>
          <w:lang w:eastAsia="ru-RU"/>
        </w:rPr>
        <w:t xml:space="preserve">к тесту для промежуточной аттестации </w:t>
      </w:r>
      <w:r w:rsidRPr="00EF68D7">
        <w:rPr>
          <w:lang w:eastAsia="ru-RU"/>
        </w:rPr>
        <w:t xml:space="preserve">по теме </w:t>
      </w:r>
      <w:r w:rsidR="00881187">
        <w:rPr>
          <w:lang w:eastAsia="ru-RU"/>
        </w:rPr>
        <w:br/>
      </w:r>
      <w:r w:rsidRPr="00EF68D7">
        <w:rPr>
          <w:lang w:eastAsia="ru-RU"/>
        </w:rPr>
        <w:t>«</w:t>
      </w:r>
      <w:r w:rsidRPr="00EF68D7">
        <w:t>Профессиональная работа</w:t>
      </w:r>
      <w:r w:rsidR="00881187">
        <w:t xml:space="preserve"> </w:t>
      </w:r>
      <w:r w:rsidRPr="00EF68D7">
        <w:t>со сложными текстовыми документами</w:t>
      </w:r>
      <w:r w:rsidRPr="00EF68D7">
        <w:rPr>
          <w:lang w:eastAsia="ru-RU"/>
        </w:rPr>
        <w:t>»</w:t>
      </w:r>
    </w:p>
    <w:p w:rsidR="00EF68D7" w:rsidRPr="00B51BC7" w:rsidRDefault="003F2935" w:rsidP="00C5298F">
      <w:pPr>
        <w:pStyle w:val="10"/>
      </w:pPr>
      <w:r w:rsidRPr="00B51BC7">
        <w:t>Какие стандартные размеры страницы по ГОСТ 7.0.97-2016?</w:t>
      </w:r>
    </w:p>
    <w:p w:rsidR="003F2935" w:rsidRPr="00B51BC7" w:rsidRDefault="003F2935" w:rsidP="00C5298F">
      <w:pPr>
        <w:pStyle w:val="10"/>
      </w:pPr>
      <w:r w:rsidRPr="00B51BC7">
        <w:t>Перечислите стандартные типы шрифтов по ГОСТ 7.0.97-2016.</w:t>
      </w:r>
    </w:p>
    <w:p w:rsidR="003F2935" w:rsidRPr="00B51BC7" w:rsidRDefault="003F2935" w:rsidP="00C5298F">
      <w:pPr>
        <w:pStyle w:val="10"/>
      </w:pPr>
      <w:r w:rsidRPr="00B51BC7">
        <w:t>Перечислите стандартные размеры шрифтов по ГОСТ 7.0.97-2016.</w:t>
      </w:r>
    </w:p>
    <w:p w:rsidR="003F2935" w:rsidRPr="00B51BC7" w:rsidRDefault="003F2935" w:rsidP="00C5298F">
      <w:pPr>
        <w:pStyle w:val="10"/>
      </w:pPr>
      <w:r w:rsidRPr="00B51BC7">
        <w:t>В каком месте письма располагается подпись руководителя по ГОСТ 7.0.97-2016?</w:t>
      </w:r>
    </w:p>
    <w:p w:rsidR="003F2935" w:rsidRPr="00B51BC7" w:rsidRDefault="00B51BC7" w:rsidP="00C5298F">
      <w:pPr>
        <w:pStyle w:val="10"/>
      </w:pPr>
      <w:r>
        <w:t xml:space="preserve">В каком </w:t>
      </w:r>
      <w:proofErr w:type="gramStart"/>
      <w:r>
        <w:t>месте</w:t>
      </w:r>
      <w:proofErr w:type="gramEnd"/>
      <w:r>
        <w:t xml:space="preserve"> документа</w:t>
      </w:r>
      <w:r w:rsidR="003F2935" w:rsidRPr="00B51BC7">
        <w:t xml:space="preserve"> и </w:t>
      </w:r>
      <w:proofErr w:type="gramStart"/>
      <w:r w:rsidR="003F2935" w:rsidRPr="00B51BC7">
        <w:t>какое</w:t>
      </w:r>
      <w:proofErr w:type="gramEnd"/>
      <w:r w:rsidR="003F2935" w:rsidRPr="00B51BC7">
        <w:t xml:space="preserve"> содержание должно быть Исполнителя докуме</w:t>
      </w:r>
      <w:r w:rsidR="003F2935" w:rsidRPr="00B51BC7">
        <w:t>н</w:t>
      </w:r>
      <w:r w:rsidR="003F2935" w:rsidRPr="00B51BC7">
        <w:t>та по ГОСТ 7.0.97-2016?</w:t>
      </w:r>
    </w:p>
    <w:p w:rsidR="00EF68D7" w:rsidRPr="00B51BC7" w:rsidRDefault="00EF68D7" w:rsidP="00C5298F">
      <w:pPr>
        <w:pStyle w:val="10"/>
      </w:pPr>
      <w:r w:rsidRPr="00B51BC7">
        <w:t xml:space="preserve">Как получить информацию о времени создания документа? </w:t>
      </w:r>
    </w:p>
    <w:p w:rsidR="00EF68D7" w:rsidRPr="00B51BC7" w:rsidRDefault="00EF68D7" w:rsidP="00C5298F">
      <w:pPr>
        <w:pStyle w:val="10"/>
      </w:pPr>
      <w:r w:rsidRPr="00B51BC7">
        <w:t xml:space="preserve">Как определить размер файла с созданным документом? </w:t>
      </w:r>
    </w:p>
    <w:p w:rsidR="00EF68D7" w:rsidRPr="00B51BC7" w:rsidRDefault="00EF68D7" w:rsidP="00C5298F">
      <w:pPr>
        <w:pStyle w:val="10"/>
      </w:pPr>
      <w:r w:rsidRPr="00B51BC7">
        <w:lastRenderedPageBreak/>
        <w:t xml:space="preserve">Что такое шаблон? Как создать собственный шаблон? </w:t>
      </w:r>
    </w:p>
    <w:p w:rsidR="00EF68D7" w:rsidRPr="00B51BC7" w:rsidRDefault="00EF68D7" w:rsidP="00C5298F">
      <w:pPr>
        <w:pStyle w:val="10"/>
      </w:pPr>
      <w:r w:rsidRPr="00B51BC7">
        <w:t xml:space="preserve">Что такое </w:t>
      </w:r>
      <w:proofErr w:type="spellStart"/>
      <w:r w:rsidRPr="00B51BC7">
        <w:t>автотекст</w:t>
      </w:r>
      <w:proofErr w:type="spellEnd"/>
      <w:r w:rsidRPr="00B51BC7">
        <w:t xml:space="preserve">? Как добавить новый элемент </w:t>
      </w:r>
      <w:proofErr w:type="spellStart"/>
      <w:r w:rsidRPr="00B51BC7">
        <w:t>автотекста</w:t>
      </w:r>
      <w:proofErr w:type="spellEnd"/>
      <w:r w:rsidRPr="00B51BC7">
        <w:t xml:space="preserve">? </w:t>
      </w:r>
    </w:p>
    <w:p w:rsidR="00EF68D7" w:rsidRPr="00B51BC7" w:rsidRDefault="00EF68D7" w:rsidP="00C5298F">
      <w:pPr>
        <w:pStyle w:val="10"/>
      </w:pPr>
      <w:r w:rsidRPr="00B51BC7">
        <w:t xml:space="preserve">Как изменить междустрочное расстояние? </w:t>
      </w:r>
    </w:p>
    <w:p w:rsidR="00EF68D7" w:rsidRPr="00B51BC7" w:rsidRDefault="00EF68D7" w:rsidP="00C5298F">
      <w:pPr>
        <w:pStyle w:val="10"/>
      </w:pPr>
      <w:r w:rsidRPr="00B51BC7">
        <w:t xml:space="preserve">Как осуществить предварительный просмотр многостраничного текста? </w:t>
      </w:r>
    </w:p>
    <w:p w:rsidR="00EF68D7" w:rsidRPr="00B51BC7" w:rsidRDefault="00EF68D7" w:rsidP="00C5298F">
      <w:pPr>
        <w:pStyle w:val="10"/>
      </w:pPr>
      <w:r w:rsidRPr="00B51BC7">
        <w:t xml:space="preserve">Как установить пароль только на чтение документа? </w:t>
      </w:r>
    </w:p>
    <w:p w:rsidR="00EF68D7" w:rsidRPr="00B51BC7" w:rsidRDefault="00EF68D7" w:rsidP="00C5298F">
      <w:pPr>
        <w:pStyle w:val="10"/>
      </w:pPr>
      <w:r w:rsidRPr="00B51BC7">
        <w:t xml:space="preserve">Что понимается под форматированием в любой программной среде? Какие виды форматирования предусматривает </w:t>
      </w:r>
      <w:proofErr w:type="spellStart"/>
      <w:r w:rsidRPr="00B51BC7">
        <w:t>Word</w:t>
      </w:r>
      <w:proofErr w:type="spellEnd"/>
      <w:r w:rsidRPr="00B51BC7">
        <w:t xml:space="preserve">? </w:t>
      </w:r>
    </w:p>
    <w:p w:rsidR="00EF68D7" w:rsidRPr="00B51BC7" w:rsidRDefault="00EF68D7" w:rsidP="00C5298F">
      <w:pPr>
        <w:pStyle w:val="10"/>
      </w:pPr>
      <w:r w:rsidRPr="00B51BC7">
        <w:t xml:space="preserve">Как изменить междустрочное расстояние? </w:t>
      </w:r>
    </w:p>
    <w:p w:rsidR="00EF68D7" w:rsidRPr="00C5298F" w:rsidRDefault="00EF68D7" w:rsidP="00C5298F">
      <w:pPr>
        <w:pStyle w:val="10"/>
        <w:rPr>
          <w:spacing w:val="-4"/>
        </w:rPr>
      </w:pPr>
      <w:r w:rsidRPr="00C5298F">
        <w:rPr>
          <w:spacing w:val="-4"/>
        </w:rPr>
        <w:t xml:space="preserve">Какие параметры шрифта вы знаете? В каких единицах измеряется размер шрифта? </w:t>
      </w:r>
    </w:p>
    <w:p w:rsidR="00EF68D7" w:rsidRDefault="00EF68D7" w:rsidP="00C5298F">
      <w:pPr>
        <w:pStyle w:val="10"/>
      </w:pPr>
      <w:r w:rsidRPr="00B51BC7">
        <w:t xml:space="preserve">Какие способы выравнивания абзаца предоставляет </w:t>
      </w:r>
      <w:proofErr w:type="spellStart"/>
      <w:r w:rsidRPr="00B51BC7">
        <w:t>Word</w:t>
      </w:r>
      <w:proofErr w:type="spellEnd"/>
      <w:r w:rsidRPr="00B51BC7">
        <w:t xml:space="preserve"> пользователю? Как установить отступ в красной строке? Как отрегулировать ширину и положение абзаца на странице? </w:t>
      </w:r>
    </w:p>
    <w:p w:rsidR="00C04D00" w:rsidRPr="00B51BC7" w:rsidRDefault="00C04D00" w:rsidP="00C5298F">
      <w:pPr>
        <w:pStyle w:val="10"/>
      </w:pPr>
      <w:r>
        <w:t>Как установить расстояние между абзацами?</w:t>
      </w:r>
    </w:p>
    <w:p w:rsidR="00EF68D7" w:rsidRPr="00B51BC7" w:rsidRDefault="00EF68D7" w:rsidP="00C5298F">
      <w:pPr>
        <w:pStyle w:val="10"/>
      </w:pPr>
      <w:r w:rsidRPr="00B51BC7">
        <w:t xml:space="preserve">Перечислите типы списков, которые встречаются в текстовых документах. </w:t>
      </w:r>
    </w:p>
    <w:p w:rsidR="00EF68D7" w:rsidRPr="00B51BC7" w:rsidRDefault="00EF68D7" w:rsidP="00C5298F">
      <w:pPr>
        <w:pStyle w:val="10"/>
      </w:pPr>
      <w:r w:rsidRPr="00B51BC7">
        <w:t>Как форматируется список? Как изменить тип списка? Как сформировать мног</w:t>
      </w:r>
      <w:r w:rsidRPr="00B51BC7">
        <w:t>о</w:t>
      </w:r>
      <w:r w:rsidRPr="00B51BC7">
        <w:t xml:space="preserve">уровневый список? </w:t>
      </w:r>
    </w:p>
    <w:p w:rsidR="00EF68D7" w:rsidRPr="00B51BC7" w:rsidRDefault="00EF68D7" w:rsidP="00C5298F">
      <w:pPr>
        <w:pStyle w:val="10"/>
      </w:pPr>
      <w:r w:rsidRPr="00B51BC7">
        <w:t xml:space="preserve">Как сформатировать текст по колонкам? Как пронумеровать страницы документа? </w:t>
      </w:r>
    </w:p>
    <w:p w:rsidR="00EF68D7" w:rsidRPr="00B51BC7" w:rsidRDefault="00EF68D7" w:rsidP="00C5298F">
      <w:pPr>
        <w:pStyle w:val="10"/>
      </w:pPr>
      <w:r w:rsidRPr="00B51BC7">
        <w:t xml:space="preserve">Что такое стиль документа? Как найти Библиотеку стилей? </w:t>
      </w:r>
    </w:p>
    <w:p w:rsidR="00EF68D7" w:rsidRPr="00B51BC7" w:rsidRDefault="00EF68D7" w:rsidP="00C5298F">
      <w:pPr>
        <w:pStyle w:val="10"/>
      </w:pPr>
      <w:r w:rsidRPr="00B51BC7">
        <w:t>Что такое «базовый стиль» и в чём его особенность?</w:t>
      </w:r>
    </w:p>
    <w:p w:rsidR="00EF68D7" w:rsidRPr="00B51BC7" w:rsidRDefault="00EF68D7" w:rsidP="00C5298F">
      <w:pPr>
        <w:pStyle w:val="10"/>
      </w:pPr>
      <w:r w:rsidRPr="00B51BC7">
        <w:t>В чём особенность стилей «Заголовок 1», «Заголовок 2», «Заголовок 3»?</w:t>
      </w:r>
    </w:p>
    <w:p w:rsidR="00EF68D7" w:rsidRPr="00B51BC7" w:rsidRDefault="00EF68D7" w:rsidP="00C5298F">
      <w:pPr>
        <w:pStyle w:val="10"/>
      </w:pPr>
      <w:r w:rsidRPr="00B51BC7">
        <w:t>Как создать «название объекта»: рисунка/таблицы?</w:t>
      </w:r>
    </w:p>
    <w:p w:rsidR="00EF68D7" w:rsidRPr="00B51BC7" w:rsidRDefault="00F00C6B" w:rsidP="00C5298F">
      <w:pPr>
        <w:pStyle w:val="10"/>
      </w:pPr>
      <w:r w:rsidRPr="00B51BC7">
        <w:t>Как изменить/обновить стиль?</w:t>
      </w:r>
    </w:p>
    <w:p w:rsidR="00F00C6B" w:rsidRPr="00B51BC7" w:rsidRDefault="00F00C6B" w:rsidP="00C5298F">
      <w:pPr>
        <w:pStyle w:val="10"/>
      </w:pPr>
      <w:r w:rsidRPr="00B51BC7">
        <w:t xml:space="preserve">Как вставить поле </w:t>
      </w:r>
      <w:proofErr w:type="spellStart"/>
      <w:r w:rsidRPr="00B51BC7">
        <w:t>автонумерации</w:t>
      </w:r>
      <w:proofErr w:type="spellEnd"/>
      <w:r w:rsidRPr="00B51BC7">
        <w:t>?</w:t>
      </w:r>
    </w:p>
    <w:p w:rsidR="00EF68D7" w:rsidRPr="00B51BC7" w:rsidRDefault="00EF68D7" w:rsidP="00C5298F">
      <w:pPr>
        <w:pStyle w:val="10"/>
      </w:pPr>
      <w:r w:rsidRPr="00B51BC7">
        <w:t>Что такое ячейка таблицы</w:t>
      </w:r>
      <w:r w:rsidR="00F00C6B" w:rsidRPr="00B51BC7">
        <w:t xml:space="preserve"> в текстовом документе</w:t>
      </w:r>
      <w:r w:rsidRPr="00B51BC7">
        <w:t xml:space="preserve">? Какого типа информация может располагаться в ячейках таблицы? Как определить адрес ячейки? </w:t>
      </w:r>
    </w:p>
    <w:p w:rsidR="00EF68D7" w:rsidRPr="00B51BC7" w:rsidRDefault="00EF68D7" w:rsidP="00C5298F">
      <w:pPr>
        <w:pStyle w:val="10"/>
      </w:pPr>
      <w:r w:rsidRPr="00B51BC7">
        <w:t>Какие существуют способы создания таблиц? Что значит изменить структуру та</w:t>
      </w:r>
      <w:r w:rsidRPr="00B51BC7">
        <w:t>б</w:t>
      </w:r>
      <w:r w:rsidRPr="00B51BC7">
        <w:t xml:space="preserve">лицы? </w:t>
      </w:r>
    </w:p>
    <w:p w:rsidR="00EF68D7" w:rsidRPr="00B51BC7" w:rsidRDefault="00EF68D7" w:rsidP="00C5298F">
      <w:pPr>
        <w:pStyle w:val="10"/>
      </w:pPr>
      <w:r w:rsidRPr="00B51BC7">
        <w:t xml:space="preserve">Как выделить строку (столбец) таблицы? Какие действия необходимо выполнить, чтобы вставить в таблицу блок ячеек? Как переместить строки (столбцы) в таблице? </w:t>
      </w:r>
    </w:p>
    <w:p w:rsidR="00EF68D7" w:rsidRPr="00B51BC7" w:rsidRDefault="00EF68D7" w:rsidP="00C5298F">
      <w:pPr>
        <w:pStyle w:val="10"/>
      </w:pPr>
      <w:r w:rsidRPr="00B51BC7">
        <w:t xml:space="preserve">Что понимается под форматированием таблицы? </w:t>
      </w:r>
    </w:p>
    <w:p w:rsidR="00EF68D7" w:rsidRPr="00B51BC7" w:rsidRDefault="00EF68D7" w:rsidP="00C5298F">
      <w:pPr>
        <w:pStyle w:val="10"/>
      </w:pPr>
      <w:r w:rsidRPr="00B51BC7">
        <w:t xml:space="preserve">Как автоматически отформатировать таблицу? </w:t>
      </w:r>
    </w:p>
    <w:p w:rsidR="00EF68D7" w:rsidRPr="00B51BC7" w:rsidRDefault="00EF68D7" w:rsidP="00C5298F">
      <w:pPr>
        <w:pStyle w:val="10"/>
      </w:pPr>
      <w:r w:rsidRPr="00B51BC7">
        <w:t xml:space="preserve">Что такое абсолютная ссылка? </w:t>
      </w:r>
    </w:p>
    <w:p w:rsidR="00EF68D7" w:rsidRPr="00B51BC7" w:rsidRDefault="00EF68D7" w:rsidP="00C5298F">
      <w:pPr>
        <w:pStyle w:val="10"/>
      </w:pPr>
      <w:r w:rsidRPr="00B51BC7">
        <w:t xml:space="preserve">Какие категории встроенных функций </w:t>
      </w:r>
      <w:proofErr w:type="spellStart"/>
      <w:r w:rsidRPr="00B51BC7">
        <w:t>Word</w:t>
      </w:r>
      <w:proofErr w:type="spellEnd"/>
      <w:r w:rsidRPr="00B51BC7">
        <w:t xml:space="preserve"> Вам известны? </w:t>
      </w:r>
    </w:p>
    <w:p w:rsidR="00EF68D7" w:rsidRPr="00B51BC7" w:rsidRDefault="00EF68D7" w:rsidP="00C5298F">
      <w:pPr>
        <w:pStyle w:val="10"/>
      </w:pPr>
      <w:r w:rsidRPr="00B51BC7">
        <w:t>Укажите, какие основные действия с формулами можно произвести, работая в р</w:t>
      </w:r>
      <w:r w:rsidRPr="00B51BC7">
        <w:t>е</w:t>
      </w:r>
      <w:r w:rsidRPr="00B51BC7">
        <w:t xml:space="preserve">дакторе </w:t>
      </w:r>
      <w:proofErr w:type="spellStart"/>
      <w:r w:rsidRPr="00B51BC7">
        <w:t>Word</w:t>
      </w:r>
      <w:proofErr w:type="spellEnd"/>
      <w:r w:rsidRPr="00B51BC7">
        <w:t xml:space="preserve">? </w:t>
      </w:r>
    </w:p>
    <w:p w:rsidR="00EF68D7" w:rsidRPr="00B51BC7" w:rsidRDefault="00EF68D7" w:rsidP="00C5298F">
      <w:pPr>
        <w:pStyle w:val="10"/>
      </w:pPr>
      <w:r w:rsidRPr="00B51BC7">
        <w:t>Что такое коды полей, как перейти в режим показа кодов полей?</w:t>
      </w:r>
    </w:p>
    <w:p w:rsidR="00EF68D7" w:rsidRPr="00B51BC7" w:rsidRDefault="00EF68D7" w:rsidP="00C5298F">
      <w:pPr>
        <w:pStyle w:val="10"/>
      </w:pPr>
      <w:r w:rsidRPr="00B51BC7">
        <w:t xml:space="preserve">Что такое составной документ? </w:t>
      </w:r>
    </w:p>
    <w:p w:rsidR="00EF68D7" w:rsidRPr="00B51BC7" w:rsidRDefault="00EF68D7" w:rsidP="00C5298F">
      <w:pPr>
        <w:pStyle w:val="10"/>
      </w:pPr>
      <w:r w:rsidRPr="00B51BC7">
        <w:t>Какую последовательность действий необходимо выполнить, чтобы создать с</w:t>
      </w:r>
      <w:r w:rsidRPr="00B51BC7">
        <w:t>о</w:t>
      </w:r>
      <w:r w:rsidRPr="00B51BC7">
        <w:t xml:space="preserve">ставной документ через буфер обмена командой Правка, Вставить? </w:t>
      </w:r>
    </w:p>
    <w:p w:rsidR="00EF68D7" w:rsidRPr="00B51BC7" w:rsidRDefault="00EF68D7" w:rsidP="00C5298F">
      <w:pPr>
        <w:pStyle w:val="10"/>
      </w:pPr>
      <w:r w:rsidRPr="00B51BC7">
        <w:t>В чем состоит технология внедрения содержимого файла? Как внедрить в док</w:t>
      </w:r>
      <w:r w:rsidRPr="00B51BC7">
        <w:t>у</w:t>
      </w:r>
      <w:r w:rsidRPr="00B51BC7">
        <w:t xml:space="preserve">мент новый объект? </w:t>
      </w:r>
    </w:p>
    <w:p w:rsidR="00EF68D7" w:rsidRPr="00B51BC7" w:rsidRDefault="00EF68D7" w:rsidP="00C5298F">
      <w:pPr>
        <w:pStyle w:val="10"/>
      </w:pPr>
      <w:r w:rsidRPr="00B51BC7">
        <w:t xml:space="preserve">В каких случаях целесообразно пользоваться технологией связывания объектов? </w:t>
      </w:r>
    </w:p>
    <w:p w:rsidR="00EF68D7" w:rsidRPr="00B51BC7" w:rsidRDefault="00EF68D7" w:rsidP="00C5298F">
      <w:pPr>
        <w:pStyle w:val="10"/>
      </w:pPr>
      <w:r w:rsidRPr="00B51BC7">
        <w:t>В чем состоит технология связывания объекта из открытого документа? Привед</w:t>
      </w:r>
      <w:r w:rsidRPr="00B51BC7">
        <w:t>и</w:t>
      </w:r>
      <w:r w:rsidRPr="00B51BC7">
        <w:t>те пример.</w:t>
      </w:r>
    </w:p>
    <w:p w:rsidR="00EF68D7" w:rsidRPr="00B51BC7" w:rsidRDefault="00C5298F" w:rsidP="00C5298F">
      <w:pPr>
        <w:pStyle w:val="10"/>
      </w:pPr>
      <w:r>
        <w:t>П</w:t>
      </w:r>
      <w:r w:rsidR="00EF68D7" w:rsidRPr="00B51BC7">
        <w:t xml:space="preserve">риложение </w:t>
      </w:r>
      <w:proofErr w:type="spellStart"/>
      <w:r w:rsidR="00EF68D7" w:rsidRPr="00B51BC7">
        <w:t>Microsoft</w:t>
      </w:r>
      <w:proofErr w:type="spellEnd"/>
      <w:r w:rsidR="00EF68D7" w:rsidRPr="00B51BC7">
        <w:t xml:space="preserve"> </w:t>
      </w:r>
      <w:proofErr w:type="spellStart"/>
      <w:r w:rsidR="00EF68D7" w:rsidRPr="00B51BC7">
        <w:t>Clipart</w:t>
      </w:r>
      <w:proofErr w:type="spellEnd"/>
      <w:r>
        <w:t xml:space="preserve">. Предназначение. </w:t>
      </w:r>
      <w:r w:rsidR="00EF68D7" w:rsidRPr="00B51BC7">
        <w:t xml:space="preserve">Перечислите основные возможные действия с графическими объектами. </w:t>
      </w:r>
    </w:p>
    <w:p w:rsidR="00EF68D7" w:rsidRPr="00C5298F" w:rsidRDefault="00EF68D7" w:rsidP="00C5298F">
      <w:pPr>
        <w:pStyle w:val="10"/>
      </w:pPr>
      <w:r w:rsidRPr="00B51BC7">
        <w:t xml:space="preserve">Для чего предназначена коллекция </w:t>
      </w:r>
      <w:proofErr w:type="spellStart"/>
      <w:r w:rsidRPr="00B51BC7">
        <w:t>Word</w:t>
      </w:r>
      <w:proofErr w:type="spellEnd"/>
      <w:r w:rsidR="00C5298F">
        <w:rPr>
          <w:lang w:val="en-US"/>
        </w:rPr>
        <w:t>A</w:t>
      </w:r>
      <w:proofErr w:type="spellStart"/>
      <w:r w:rsidRPr="00B51BC7">
        <w:t>rt</w:t>
      </w:r>
      <w:proofErr w:type="spellEnd"/>
      <w:r w:rsidRPr="00B51BC7">
        <w:t>? Основное назначение коллекции А</w:t>
      </w:r>
      <w:r w:rsidRPr="00B51BC7">
        <w:t>в</w:t>
      </w:r>
      <w:r w:rsidRPr="00B51BC7">
        <w:t xml:space="preserve">тофигуры? </w:t>
      </w:r>
    </w:p>
    <w:p w:rsidR="00C5298F" w:rsidRPr="00B51BC7" w:rsidRDefault="00C5298F" w:rsidP="00C5298F">
      <w:pPr>
        <w:pStyle w:val="10"/>
      </w:pPr>
      <w:r>
        <w:lastRenderedPageBreak/>
        <w:t>К</w:t>
      </w:r>
      <w:r w:rsidRPr="00B51BC7">
        <w:t xml:space="preserve">оллекция </w:t>
      </w:r>
      <w:proofErr w:type="spellStart"/>
      <w:r>
        <w:rPr>
          <w:lang w:val="en-US"/>
        </w:rPr>
        <w:t>SmartA</w:t>
      </w:r>
      <w:r w:rsidRPr="00B51BC7">
        <w:t>rt</w:t>
      </w:r>
      <w:proofErr w:type="spellEnd"/>
      <w:r>
        <w:t>. Предназначение. Использование.</w:t>
      </w:r>
      <w:r w:rsidRPr="00B51BC7">
        <w:t xml:space="preserve"> </w:t>
      </w:r>
    </w:p>
    <w:p w:rsidR="00C5298F" w:rsidRDefault="00EF68D7" w:rsidP="00C5298F">
      <w:pPr>
        <w:pStyle w:val="10"/>
      </w:pPr>
      <w:r w:rsidRPr="00B51BC7">
        <w:t xml:space="preserve">Как вставить надпись в объект из коллекции Автофигура? </w:t>
      </w:r>
    </w:p>
    <w:p w:rsidR="00EF68D7" w:rsidRPr="00B51BC7" w:rsidRDefault="00EF68D7" w:rsidP="00C5298F">
      <w:pPr>
        <w:pStyle w:val="10"/>
      </w:pPr>
      <w:r w:rsidRPr="00B51BC7">
        <w:t xml:space="preserve">Как покрасить, изменить цвет объекта из коллекции Автофигура? Как увеличить (уменьшить) яркость объекта, вставленного из коллекции </w:t>
      </w:r>
      <w:proofErr w:type="spellStart"/>
      <w:r w:rsidRPr="00B51BC7">
        <w:t>Microsoft</w:t>
      </w:r>
      <w:proofErr w:type="spellEnd"/>
      <w:r w:rsidRPr="00B51BC7">
        <w:t xml:space="preserve"> </w:t>
      </w:r>
      <w:proofErr w:type="spellStart"/>
      <w:r w:rsidRPr="00B51BC7">
        <w:t>Clipart</w:t>
      </w:r>
      <w:proofErr w:type="spellEnd"/>
      <w:r w:rsidRPr="00B51BC7">
        <w:t xml:space="preserve">? </w:t>
      </w:r>
    </w:p>
    <w:p w:rsidR="00EF68D7" w:rsidRPr="00EF68D7" w:rsidRDefault="00EF68D7" w:rsidP="00C5298F">
      <w:pPr>
        <w:pStyle w:val="10"/>
      </w:pPr>
      <w:r w:rsidRPr="00EF68D7">
        <w:t xml:space="preserve">Что такое форма </w:t>
      </w:r>
      <w:proofErr w:type="spellStart"/>
      <w:r w:rsidRPr="00EF68D7">
        <w:t>Word</w:t>
      </w:r>
      <w:proofErr w:type="spellEnd"/>
      <w:r w:rsidRPr="00EF68D7">
        <w:t>?  Какое основное назначение формы? Перечислите осно</w:t>
      </w:r>
      <w:r w:rsidRPr="00EF68D7">
        <w:t>в</w:t>
      </w:r>
      <w:r w:rsidRPr="00EF68D7">
        <w:t xml:space="preserve">ные составляющие формы. </w:t>
      </w:r>
    </w:p>
    <w:p w:rsidR="00EF68D7" w:rsidRPr="00EF68D7" w:rsidRDefault="00EF68D7" w:rsidP="00C5298F">
      <w:pPr>
        <w:pStyle w:val="10"/>
      </w:pPr>
      <w:r w:rsidRPr="00EF68D7">
        <w:t xml:space="preserve">Какие объекты могут быть элементами формы? Каково назначение переменной часть формы? Что относится к постоянной части формы? Как осуществляется настройка элементов переменной части? </w:t>
      </w:r>
    </w:p>
    <w:p w:rsidR="004B3D84" w:rsidRPr="00881187" w:rsidRDefault="00EF68D7" w:rsidP="00C5298F">
      <w:pPr>
        <w:pStyle w:val="10"/>
        <w:rPr>
          <w:spacing w:val="-4"/>
        </w:rPr>
      </w:pPr>
      <w:r w:rsidRPr="00881187">
        <w:rPr>
          <w:spacing w:val="-4"/>
        </w:rPr>
        <w:t xml:space="preserve">Какие действия необходимо выполнить, чтобы при переходе на заданный элемент формы в строке состояния появлялась справочная информация по работе с этим элементом? </w:t>
      </w:r>
    </w:p>
    <w:p w:rsidR="004B3D84" w:rsidRDefault="00EF68D7" w:rsidP="00C5298F">
      <w:pPr>
        <w:pStyle w:val="10"/>
      </w:pPr>
      <w:r w:rsidRPr="00EF68D7">
        <w:t>Что необходимо сделать, чтобы пользователям были доступны только поля, пре</w:t>
      </w:r>
      <w:r w:rsidRPr="00EF68D7">
        <w:t>д</w:t>
      </w:r>
      <w:r w:rsidRPr="00EF68D7">
        <w:t xml:space="preserve">назначенные для ввода данных? </w:t>
      </w:r>
    </w:p>
    <w:p w:rsidR="00EF68D7" w:rsidRDefault="00EF68D7" w:rsidP="00C5298F">
      <w:pPr>
        <w:pStyle w:val="10"/>
      </w:pPr>
      <w:r w:rsidRPr="00EF68D7">
        <w:t xml:space="preserve">Какие существуют основные поля переменной части формы? Как отредактировать форму? </w:t>
      </w:r>
    </w:p>
    <w:p w:rsidR="00DA10DC" w:rsidRPr="00DA10DC" w:rsidRDefault="00DA10DC" w:rsidP="00DA10DC">
      <w:pPr>
        <w:pStyle w:val="2"/>
      </w:pPr>
      <w:r w:rsidRPr="00DA10DC">
        <w:t xml:space="preserve">Тематика курсовых работ </w:t>
      </w:r>
    </w:p>
    <w:p w:rsidR="009A52B6" w:rsidRPr="00F65CE1" w:rsidRDefault="009A52B6" w:rsidP="009A52B6">
      <w:pPr>
        <w:pStyle w:val="Norm"/>
      </w:pPr>
      <w:r w:rsidRPr="00F65CE1">
        <w:t xml:space="preserve">Учебным планом не </w:t>
      </w:r>
      <w:proofErr w:type="gramStart"/>
      <w:r w:rsidRPr="00F65CE1">
        <w:t>предусмотрен</w:t>
      </w:r>
      <w:proofErr w:type="gramEnd"/>
    </w:p>
    <w:p w:rsidR="00DA10DC" w:rsidRDefault="00DA10DC" w:rsidP="00DA10DC">
      <w:pPr>
        <w:pStyle w:val="2"/>
      </w:pPr>
      <w:r w:rsidRPr="00DA10DC">
        <w:t xml:space="preserve">Тематика контрольных работ </w:t>
      </w:r>
    </w:p>
    <w:p w:rsidR="002453CA" w:rsidRDefault="009B300F" w:rsidP="002453CA">
      <w:pPr>
        <w:pStyle w:val="Norm"/>
        <w:rPr>
          <w:lang w:eastAsia="ar-SA"/>
        </w:rPr>
      </w:pPr>
      <w:r>
        <w:rPr>
          <w:lang w:eastAsia="ar-SA"/>
        </w:rPr>
        <w:t xml:space="preserve">Контрольная работа должна состоять из трёх разделов. </w:t>
      </w:r>
      <w:r w:rsidR="00F87EED">
        <w:rPr>
          <w:lang w:eastAsia="ar-SA"/>
        </w:rPr>
        <w:t>Каждый из разделов соотве</w:t>
      </w:r>
      <w:r w:rsidR="00F87EED">
        <w:rPr>
          <w:lang w:eastAsia="ar-SA"/>
        </w:rPr>
        <w:t>т</w:t>
      </w:r>
      <w:r w:rsidR="00F87EED">
        <w:rPr>
          <w:lang w:eastAsia="ar-SA"/>
        </w:rPr>
        <w:t>ствует теме изучаемой дисциплины. Первый раздел – для оценки знаний теоретической подготовки, а также знаний и навыков технологий обработки текстовой информации. Вт</w:t>
      </w:r>
      <w:r w:rsidR="00F87EED">
        <w:rPr>
          <w:lang w:eastAsia="ar-SA"/>
        </w:rPr>
        <w:t>о</w:t>
      </w:r>
      <w:r w:rsidR="00F87EED">
        <w:rPr>
          <w:lang w:eastAsia="ar-SA"/>
        </w:rPr>
        <w:t>рой раздел – показатель основных навыков обработки данных электронных таблиц. Третий раздел – для оценки знаний в области баз данных.</w:t>
      </w:r>
      <w:r w:rsidR="00246062">
        <w:rPr>
          <w:lang w:eastAsia="ar-SA"/>
        </w:rPr>
        <w:t xml:space="preserve"> </w:t>
      </w:r>
    </w:p>
    <w:p w:rsidR="00D970A9" w:rsidRPr="00D970A9" w:rsidRDefault="00246062" w:rsidP="00D970A9">
      <w:pPr>
        <w:pStyle w:val="Norm"/>
        <w:rPr>
          <w:lang w:eastAsia="ar-SA"/>
        </w:rPr>
      </w:pPr>
      <w:r>
        <w:rPr>
          <w:lang w:eastAsia="ar-SA"/>
        </w:rPr>
        <w:t xml:space="preserve">Для выполнения заданий контрольной работы </w:t>
      </w:r>
      <w:r w:rsidR="00D970A9">
        <w:rPr>
          <w:lang w:eastAsia="ar-SA"/>
        </w:rPr>
        <w:t>необходимо руководствоваться</w:t>
      </w:r>
      <w:r w:rsidR="00D970A9" w:rsidRPr="00D970A9">
        <w:rPr>
          <w:lang w:eastAsia="ar-SA"/>
        </w:rPr>
        <w:t>:</w:t>
      </w:r>
    </w:p>
    <w:p w:rsidR="00D970A9" w:rsidRPr="00D970A9" w:rsidRDefault="00D970A9" w:rsidP="00D970A9">
      <w:pPr>
        <w:pStyle w:val="Norm"/>
        <w:rPr>
          <w:lang w:eastAsia="ar-SA"/>
        </w:rPr>
      </w:pPr>
      <w:r w:rsidRPr="00D970A9">
        <w:rPr>
          <w:lang w:eastAsia="ar-SA"/>
        </w:rPr>
        <w:t>–</w:t>
      </w:r>
      <w:r>
        <w:rPr>
          <w:lang w:eastAsia="ar-SA"/>
        </w:rPr>
        <w:t xml:space="preserve"> ГОСТ </w:t>
      </w:r>
      <w:proofErr w:type="gramStart"/>
      <w:r>
        <w:rPr>
          <w:lang w:eastAsia="ar-SA"/>
        </w:rPr>
        <w:t>Р</w:t>
      </w:r>
      <w:proofErr w:type="gramEnd"/>
      <w:r w:rsidRPr="00D970A9">
        <w:rPr>
          <w:lang w:eastAsia="ar-SA"/>
        </w:rPr>
        <w:t> ГОСТ Р 2.105-2019 («Общие требования к текстовым документам»)</w:t>
      </w:r>
    </w:p>
    <w:p w:rsidR="00246062" w:rsidRPr="00D970A9" w:rsidRDefault="00D970A9" w:rsidP="00D970A9">
      <w:pPr>
        <w:pStyle w:val="Norm"/>
        <w:rPr>
          <w:lang w:eastAsia="ar-SA"/>
        </w:rPr>
      </w:pPr>
      <w:r w:rsidRPr="00D970A9">
        <w:rPr>
          <w:lang w:eastAsia="ar-SA"/>
        </w:rPr>
        <w:t xml:space="preserve">– Методическим рекомендациям по оформлению научных работ студентов </w:t>
      </w:r>
      <w:proofErr w:type="spellStart"/>
      <w:r w:rsidRPr="00D970A9">
        <w:rPr>
          <w:lang w:eastAsia="ar-SA"/>
        </w:rPr>
        <w:t>СПбГУП</w:t>
      </w:r>
      <w:proofErr w:type="spellEnd"/>
      <w:r w:rsidRPr="00D970A9">
        <w:rPr>
          <w:lang w:eastAsia="ar-SA"/>
        </w:rPr>
        <w:t xml:space="preserve"> 2022 г.</w:t>
      </w:r>
    </w:p>
    <w:p w:rsidR="009B300F" w:rsidRPr="00CB6513" w:rsidRDefault="007773AE" w:rsidP="00CB6513">
      <w:pPr>
        <w:pStyle w:val="aff3"/>
      </w:pPr>
      <w:r>
        <w:t>Раздел 1. Темы вариантов заданий</w:t>
      </w:r>
      <w:r w:rsidR="009B300F" w:rsidRPr="00CB6513">
        <w:t>.</w:t>
      </w:r>
    </w:p>
    <w:p w:rsidR="009B300F" w:rsidRPr="00CB6513" w:rsidRDefault="009B300F" w:rsidP="00C55A62">
      <w:pPr>
        <w:pStyle w:val="Norm"/>
        <w:ind w:left="426" w:hanging="426"/>
      </w:pPr>
      <w:r w:rsidRPr="00C55A62">
        <w:rPr>
          <w:b/>
        </w:rPr>
        <w:t>1.0.</w:t>
      </w:r>
      <w:r w:rsidRPr="00CB6513">
        <w:t> Назначение операционных систем</w:t>
      </w:r>
      <w:r w:rsidR="002453CA" w:rsidRPr="00CB6513">
        <w:t xml:space="preserve"> (ОС)</w:t>
      </w:r>
      <w:r w:rsidRPr="00CB6513">
        <w:t xml:space="preserve">. Виды </w:t>
      </w:r>
      <w:r w:rsidR="002453CA" w:rsidRPr="00CB6513">
        <w:t>ОС</w:t>
      </w:r>
      <w:r w:rsidRPr="00CB6513">
        <w:t>.</w:t>
      </w:r>
      <w:r w:rsidR="002453CA" w:rsidRPr="00CB6513">
        <w:t xml:space="preserve"> Драйверы и утилиты.</w:t>
      </w:r>
    </w:p>
    <w:p w:rsidR="009B300F" w:rsidRPr="00CB6513" w:rsidRDefault="009B300F" w:rsidP="00C55A62">
      <w:pPr>
        <w:pStyle w:val="Norm"/>
        <w:ind w:left="426" w:hanging="426"/>
      </w:pPr>
      <w:r w:rsidRPr="00C55A62">
        <w:rPr>
          <w:b/>
        </w:rPr>
        <w:t>1.1.</w:t>
      </w:r>
      <w:r w:rsidRPr="00CB6513">
        <w:t> Программное обеспечение</w:t>
      </w:r>
      <w:r w:rsidR="002453CA" w:rsidRPr="00CB6513">
        <w:t xml:space="preserve"> (</w:t>
      </w:r>
      <w:proofErr w:type="gramStart"/>
      <w:r w:rsidR="002453CA" w:rsidRPr="00CB6513">
        <w:t>ПО</w:t>
      </w:r>
      <w:proofErr w:type="gramEnd"/>
      <w:r w:rsidR="002453CA" w:rsidRPr="00CB6513">
        <w:t>)</w:t>
      </w:r>
      <w:r w:rsidRPr="00CB6513">
        <w:t xml:space="preserve"> персонального компьютера.</w:t>
      </w:r>
      <w:r w:rsidR="002453CA" w:rsidRPr="00CB6513">
        <w:t xml:space="preserve"> Системное, прикладное и инструментальное ПО. </w:t>
      </w:r>
      <w:r w:rsidRPr="00CB6513">
        <w:t>Стандартные программы.</w:t>
      </w:r>
    </w:p>
    <w:p w:rsidR="009B300F" w:rsidRPr="00CB6513" w:rsidRDefault="009B300F" w:rsidP="00C55A62">
      <w:pPr>
        <w:pStyle w:val="Norm"/>
        <w:ind w:left="426" w:hanging="426"/>
      </w:pPr>
      <w:r w:rsidRPr="00C55A62">
        <w:rPr>
          <w:b/>
        </w:rPr>
        <w:t>1.2.</w:t>
      </w:r>
      <w:r w:rsidRPr="00CB6513">
        <w:t xml:space="preserve"> Безопасность </w:t>
      </w:r>
      <w:r w:rsidR="002453CA" w:rsidRPr="00CB6513">
        <w:t>использования компьютеров. Виды угроз. Способы защиты компьютера</w:t>
      </w:r>
      <w:r w:rsidRPr="00CB6513">
        <w:t>.</w:t>
      </w:r>
    </w:p>
    <w:p w:rsidR="009B300F" w:rsidRPr="00CB6513" w:rsidRDefault="009B300F" w:rsidP="00C55A62">
      <w:pPr>
        <w:pStyle w:val="Norm"/>
        <w:ind w:left="426" w:hanging="426"/>
      </w:pPr>
      <w:r w:rsidRPr="00C55A62">
        <w:rPr>
          <w:b/>
        </w:rPr>
        <w:t>1.3.</w:t>
      </w:r>
      <w:r w:rsidRPr="00CB6513">
        <w:t> </w:t>
      </w:r>
      <w:proofErr w:type="gramStart"/>
      <w:r w:rsidRPr="00CB6513">
        <w:t>Интернет-технологии</w:t>
      </w:r>
      <w:proofErr w:type="gramEnd"/>
      <w:r w:rsidRPr="00CB6513">
        <w:t>.</w:t>
      </w:r>
      <w:r w:rsidR="002453CA" w:rsidRPr="00CB6513">
        <w:t xml:space="preserve"> Базовые протоколы передачи информации.</w:t>
      </w:r>
    </w:p>
    <w:p w:rsidR="009B300F" w:rsidRPr="00CB6513" w:rsidRDefault="009B300F" w:rsidP="00C55A62">
      <w:pPr>
        <w:pStyle w:val="Norm"/>
        <w:ind w:left="426" w:hanging="426"/>
      </w:pPr>
      <w:r w:rsidRPr="00C55A62">
        <w:rPr>
          <w:b/>
        </w:rPr>
        <w:t>1.4.</w:t>
      </w:r>
      <w:r w:rsidRPr="00CB6513">
        <w:t> Формирование единого информационного пространства. Информационное общество.</w:t>
      </w:r>
    </w:p>
    <w:p w:rsidR="009B300F" w:rsidRPr="00CB6513" w:rsidRDefault="009B300F" w:rsidP="00C55A62">
      <w:pPr>
        <w:pStyle w:val="Norm"/>
        <w:ind w:left="426" w:hanging="426"/>
      </w:pPr>
      <w:r w:rsidRPr="00C55A62">
        <w:rPr>
          <w:b/>
        </w:rPr>
        <w:t>1.5.</w:t>
      </w:r>
      <w:r w:rsidRPr="00CB6513">
        <w:t> </w:t>
      </w:r>
      <w:r w:rsidR="00CB6513">
        <w:t xml:space="preserve">Проблемы информационного общества. </w:t>
      </w:r>
      <w:r w:rsidRPr="00CB6513">
        <w:t>Этические и этнические конфликты в инфо</w:t>
      </w:r>
      <w:r w:rsidRPr="00CB6513">
        <w:t>р</w:t>
      </w:r>
      <w:r w:rsidRPr="00CB6513">
        <w:t>мационном обществе.</w:t>
      </w:r>
    </w:p>
    <w:p w:rsidR="009B300F" w:rsidRPr="00CB6513" w:rsidRDefault="009B300F" w:rsidP="00C55A62">
      <w:pPr>
        <w:pStyle w:val="Norm"/>
        <w:ind w:left="426" w:hanging="426"/>
      </w:pPr>
      <w:r w:rsidRPr="00C55A62">
        <w:rPr>
          <w:b/>
        </w:rPr>
        <w:t>1.6.</w:t>
      </w:r>
      <w:r w:rsidRPr="00CB6513">
        <w:t> Взаимодействие гуманитарной и технологической цивилизаций. Искусственный и</w:t>
      </w:r>
      <w:r w:rsidRPr="00CB6513">
        <w:t>н</w:t>
      </w:r>
      <w:r w:rsidRPr="00CB6513">
        <w:t>теллект.</w:t>
      </w:r>
    </w:p>
    <w:p w:rsidR="009B300F" w:rsidRPr="00CB6513" w:rsidRDefault="009B300F" w:rsidP="00C55A62">
      <w:pPr>
        <w:pStyle w:val="Norm"/>
        <w:ind w:left="426" w:hanging="426"/>
      </w:pPr>
      <w:r w:rsidRPr="00C55A62">
        <w:rPr>
          <w:b/>
        </w:rPr>
        <w:t>1.7.</w:t>
      </w:r>
      <w:r w:rsidRPr="00CB6513">
        <w:t> Способы представления графической информации. Графические редакторы.</w:t>
      </w:r>
      <w:r w:rsidR="00CB6513">
        <w:t xml:space="preserve"> Графич</w:t>
      </w:r>
      <w:r w:rsidR="00CB6513">
        <w:t>е</w:t>
      </w:r>
      <w:r w:rsidR="00CB6513">
        <w:t>ские возможности искусственного интеллекта.</w:t>
      </w:r>
    </w:p>
    <w:p w:rsidR="009B300F" w:rsidRPr="00CB6513" w:rsidRDefault="009B300F" w:rsidP="00C55A62">
      <w:pPr>
        <w:pStyle w:val="Norm"/>
        <w:ind w:left="426" w:hanging="426"/>
      </w:pPr>
      <w:r w:rsidRPr="00C55A62">
        <w:rPr>
          <w:b/>
        </w:rPr>
        <w:t>1.8.</w:t>
      </w:r>
      <w:r w:rsidRPr="00CB6513">
        <w:t xml:space="preserve"> Мультимедиа. Принципы и программные средства записи и обработки звука. </w:t>
      </w:r>
      <w:r w:rsidR="00CB6513">
        <w:t>Испол</w:t>
      </w:r>
      <w:r w:rsidR="00CB6513">
        <w:t>ь</w:t>
      </w:r>
      <w:r w:rsidR="00CB6513">
        <w:t>зование искусственного интеллекта обработки звука.</w:t>
      </w:r>
    </w:p>
    <w:p w:rsidR="009B300F" w:rsidRPr="00CB6513" w:rsidRDefault="009B300F" w:rsidP="00C55A62">
      <w:pPr>
        <w:pStyle w:val="Norm"/>
        <w:ind w:left="426" w:hanging="426"/>
      </w:pPr>
      <w:r w:rsidRPr="00C55A62">
        <w:rPr>
          <w:b/>
        </w:rPr>
        <w:t>1.9.</w:t>
      </w:r>
      <w:r w:rsidRPr="00CB6513">
        <w:t xml:space="preserve"> Современные базы и банки данных. </w:t>
      </w:r>
      <w:proofErr w:type="gramStart"/>
      <w:r w:rsidR="00CB6513">
        <w:rPr>
          <w:lang w:val="en-US"/>
        </w:rPr>
        <w:t>OLTP</w:t>
      </w:r>
      <w:r w:rsidR="00CB6513" w:rsidRPr="00CB6513">
        <w:t xml:space="preserve"> </w:t>
      </w:r>
      <w:r w:rsidR="00CB6513">
        <w:t xml:space="preserve">и </w:t>
      </w:r>
      <w:r w:rsidRPr="00CB6513">
        <w:t>OLAP-технологии.</w:t>
      </w:r>
      <w:proofErr w:type="gramEnd"/>
      <w:r w:rsidR="00CB6513">
        <w:t xml:space="preserve"> Аналитика данных.</w:t>
      </w:r>
    </w:p>
    <w:p w:rsidR="002924D9" w:rsidRPr="00CB6513" w:rsidRDefault="002924D9" w:rsidP="00C55A62">
      <w:pPr>
        <w:pStyle w:val="Norm"/>
      </w:pPr>
      <w:r w:rsidRPr="00CB6513">
        <w:t xml:space="preserve">Раздел состоит из </w:t>
      </w:r>
      <w:r w:rsidR="00CB6513">
        <w:t>15</w:t>
      </w:r>
      <w:r w:rsidRPr="00CB6513">
        <w:t>-</w:t>
      </w:r>
      <w:r w:rsidR="00CB6513">
        <w:t>20</w:t>
      </w:r>
      <w:r w:rsidRPr="00CB6513">
        <w:t xml:space="preserve"> страниц (включая рисунки, таблицы, графики, схемы) с оп</w:t>
      </w:r>
      <w:r w:rsidRPr="00CB6513">
        <w:t>и</w:t>
      </w:r>
      <w:r w:rsidRPr="00CB6513">
        <w:t>санием предметной области: определения, исторической справки, сравнительных характ</w:t>
      </w:r>
      <w:r w:rsidRPr="00CB6513">
        <w:t>е</w:t>
      </w:r>
      <w:r w:rsidRPr="00CB6513">
        <w:t>ристик и прагматичности использования.</w:t>
      </w:r>
    </w:p>
    <w:p w:rsidR="002924D9" w:rsidRDefault="007773AE" w:rsidP="00C55A62">
      <w:pPr>
        <w:pStyle w:val="aff3"/>
      </w:pPr>
      <w:r>
        <w:lastRenderedPageBreak/>
        <w:t xml:space="preserve">Раздел 2. </w:t>
      </w:r>
      <w:r w:rsidR="002924D9">
        <w:t>Расчёты с помощью электронных таблиц.</w:t>
      </w:r>
      <w:r w:rsidRPr="007773AE">
        <w:t xml:space="preserve"> Варианты второго задания</w:t>
      </w:r>
    </w:p>
    <w:p w:rsidR="002924D9" w:rsidRDefault="002924D9" w:rsidP="00C55A62">
      <w:pPr>
        <w:pStyle w:val="Norm"/>
      </w:pPr>
      <w:proofErr w:type="gramStart"/>
      <w:r>
        <w:t>Радел</w:t>
      </w:r>
      <w:proofErr w:type="gramEnd"/>
      <w:r>
        <w:t xml:space="preserve"> содержит </w:t>
      </w:r>
      <w:r w:rsidR="007773AE">
        <w:t xml:space="preserve">исходное </w:t>
      </w:r>
      <w:r>
        <w:t>задани</w:t>
      </w:r>
      <w:r w:rsidR="007773AE">
        <w:t>е</w:t>
      </w:r>
      <w:r>
        <w:t>,</w:t>
      </w:r>
      <w:r w:rsidR="007773AE">
        <w:t xml:space="preserve"> и отчёт.</w:t>
      </w:r>
      <w:r>
        <w:t xml:space="preserve"> Отчет должен содержать созданные в р</w:t>
      </w:r>
      <w:r>
        <w:t>е</w:t>
      </w:r>
      <w:r>
        <w:t xml:space="preserve">зультате выполнения задания таблицы и диаграммы, построенные с использованием </w:t>
      </w:r>
      <w:proofErr w:type="spellStart"/>
      <w:r>
        <w:rPr>
          <w:i/>
          <w:iCs/>
          <w:lang w:val="en-US"/>
        </w:rPr>
        <w:t>Ms</w:t>
      </w:r>
      <w:proofErr w:type="spellEnd"/>
      <w:r>
        <w:rPr>
          <w:i/>
          <w:iCs/>
          <w:lang w:val="en-US"/>
        </w:rPr>
        <w:t> Excel</w:t>
      </w:r>
      <w:r w:rsidRPr="00860C06">
        <w:rPr>
          <w:i/>
          <w:iCs/>
        </w:rPr>
        <w:t xml:space="preserve"> </w:t>
      </w:r>
      <w:r>
        <w:rPr>
          <w:iCs/>
        </w:rPr>
        <w:t>(или подобной)</w:t>
      </w:r>
      <w:r>
        <w:t>, с соответствующими пояснениями. Пояснения, в частности, должны касаться вопроса построения таблиц, задания формата данных, составления нео</w:t>
      </w:r>
      <w:r>
        <w:t>б</w:t>
      </w:r>
      <w:r>
        <w:t xml:space="preserve">ходимых формул и создания диаграмм. </w:t>
      </w:r>
    </w:p>
    <w:p w:rsidR="002924D9" w:rsidRDefault="002924D9" w:rsidP="00C55A62">
      <w:pPr>
        <w:pStyle w:val="Norm"/>
      </w:pPr>
      <w:r>
        <w:t>1) Создать таблицу вида (общее для всех вариантов)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18"/>
        <w:gridCol w:w="1588"/>
        <w:gridCol w:w="1588"/>
        <w:gridCol w:w="1588"/>
        <w:gridCol w:w="1589"/>
        <w:gridCol w:w="1513"/>
      </w:tblGrid>
      <w:tr w:rsidR="002924D9" w:rsidTr="007537B1">
        <w:trPr>
          <w:cantSplit/>
          <w:jc w:val="center"/>
        </w:trPr>
        <w:tc>
          <w:tcPr>
            <w:tcW w:w="95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:rsidR="002924D9" w:rsidRDefault="002924D9" w:rsidP="007537B1">
            <w:pPr>
              <w:pStyle w:val="aff5"/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Расчетная ведомость</w:t>
            </w:r>
            <w:r w:rsidR="009E3E18">
              <w:rPr>
                <w:sz w:val="26"/>
                <w:szCs w:val="26"/>
              </w:rPr>
              <w:t xml:space="preserve"> (руб.)</w:t>
            </w:r>
          </w:p>
        </w:tc>
      </w:tr>
      <w:tr w:rsidR="002924D9" w:rsidTr="007537B1">
        <w:trPr>
          <w:jc w:val="center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2924D9" w:rsidRDefault="002924D9" w:rsidP="007537B1">
            <w:pPr>
              <w:pStyle w:val="aff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pStyle w:val="aff5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Январь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pStyle w:val="aff5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Февраль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pStyle w:val="aff5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Март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pStyle w:val="aff5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Апрель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pStyle w:val="aff5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Итого</w:t>
            </w:r>
            <w:proofErr w:type="gramStart"/>
            <w:r>
              <w:rPr>
                <w:i/>
                <w:iCs/>
                <w:sz w:val="26"/>
                <w:szCs w:val="26"/>
              </w:rPr>
              <w:t>1</w:t>
            </w:r>
            <w:proofErr w:type="gramEnd"/>
          </w:p>
        </w:tc>
      </w:tr>
      <w:tr w:rsidR="002924D9" w:rsidTr="007537B1">
        <w:trPr>
          <w:jc w:val="center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24D9" w:rsidRDefault="002924D9" w:rsidP="007537B1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Cs w:val="26"/>
              </w:rPr>
              <w:t>Иванов</w:t>
            </w:r>
            <w:proofErr w:type="gramStart"/>
            <w:r>
              <w:rPr>
                <w:szCs w:val="26"/>
              </w:rPr>
              <w:t xml:space="preserve"> В</w:t>
            </w:r>
            <w:proofErr w:type="gramEnd"/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50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9E3E18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50 000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51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9E3E18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52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 </w:t>
            </w:r>
          </w:p>
        </w:tc>
      </w:tr>
      <w:tr w:rsidR="002924D9" w:rsidTr="007537B1">
        <w:trPr>
          <w:jc w:val="center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24D9" w:rsidRDefault="002924D9" w:rsidP="007537B1">
            <w:pPr>
              <w:spacing w:before="100" w:beforeAutospacing="1" w:after="100" w:afterAutospacing="1"/>
              <w:rPr>
                <w:szCs w:val="26"/>
              </w:rPr>
            </w:pPr>
            <w:r>
              <w:rPr>
                <w:szCs w:val="26"/>
              </w:rPr>
              <w:t>Фёдоров А.</w:t>
            </w: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47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47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47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500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48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</w:p>
        </w:tc>
      </w:tr>
      <w:tr w:rsidR="002924D9" w:rsidTr="007537B1">
        <w:trPr>
          <w:jc w:val="center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24D9" w:rsidRDefault="002924D9" w:rsidP="007537B1">
            <w:pPr>
              <w:spacing w:before="100" w:beforeAutospacing="1" w:after="100" w:afterAutospacing="1"/>
              <w:rPr>
                <w:szCs w:val="26"/>
              </w:rPr>
            </w:pPr>
            <w:r>
              <w:rPr>
                <w:szCs w:val="26"/>
              </w:rPr>
              <w:t>Николаев Ф.</w:t>
            </w: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55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55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55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200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55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500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</w:p>
        </w:tc>
      </w:tr>
      <w:tr w:rsidR="002924D9" w:rsidTr="007537B1">
        <w:trPr>
          <w:jc w:val="center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24D9" w:rsidRDefault="002924D9" w:rsidP="007537B1">
            <w:pPr>
              <w:spacing w:before="100" w:beforeAutospacing="1" w:after="100" w:afterAutospacing="1"/>
              <w:rPr>
                <w:szCs w:val="26"/>
              </w:rPr>
            </w:pPr>
            <w:r>
              <w:rPr>
                <w:szCs w:val="26"/>
              </w:rPr>
              <w:t>Сидоров</w:t>
            </w:r>
            <w:proofErr w:type="gramStart"/>
            <w:r>
              <w:rPr>
                <w:szCs w:val="26"/>
              </w:rPr>
              <w:t xml:space="preserve"> С</w:t>
            </w:r>
            <w:proofErr w:type="gramEnd"/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52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53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54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55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 </w:t>
            </w:r>
          </w:p>
        </w:tc>
      </w:tr>
      <w:tr w:rsidR="002924D9" w:rsidTr="007537B1">
        <w:trPr>
          <w:jc w:val="center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24D9" w:rsidRDefault="002924D9" w:rsidP="007537B1">
            <w:pPr>
              <w:spacing w:before="100" w:beforeAutospacing="1" w:after="100" w:afterAutospacing="1"/>
              <w:rPr>
                <w:szCs w:val="26"/>
              </w:rPr>
            </w:pPr>
            <w:r>
              <w:rPr>
                <w:szCs w:val="26"/>
              </w:rPr>
              <w:t>Петров К.</w:t>
            </w: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49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49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50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51</w:t>
            </w:r>
            <w:r w:rsidR="009E3E18">
              <w:rPr>
                <w:szCs w:val="26"/>
              </w:rPr>
              <w:t> </w:t>
            </w:r>
            <w:r>
              <w:rPr>
                <w:szCs w:val="26"/>
              </w:rPr>
              <w:t>000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 </w:t>
            </w:r>
          </w:p>
        </w:tc>
      </w:tr>
      <w:tr w:rsidR="002924D9" w:rsidTr="007537B1">
        <w:trPr>
          <w:jc w:val="center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24D9" w:rsidRDefault="002924D9" w:rsidP="007537B1">
            <w:pPr>
              <w:spacing w:before="100" w:beforeAutospacing="1" w:after="100" w:afterAutospacing="1"/>
              <w:rPr>
                <w:szCs w:val="26"/>
              </w:rPr>
            </w:pPr>
            <w:r>
              <w:rPr>
                <w:i/>
                <w:iCs/>
                <w:szCs w:val="26"/>
              </w:rPr>
              <w:t xml:space="preserve">Итог </w:t>
            </w:r>
            <w:r>
              <w:rPr>
                <w:szCs w:val="26"/>
              </w:rPr>
              <w:t>2</w:t>
            </w: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spacing w:before="100" w:beforeAutospacing="1" w:after="100" w:afterAutospacing="1"/>
              <w:jc w:val="center"/>
              <w:rPr>
                <w:szCs w:val="26"/>
              </w:rPr>
            </w:pPr>
            <w:r>
              <w:rPr>
                <w:szCs w:val="26"/>
              </w:rPr>
              <w:t> </w:t>
            </w:r>
          </w:p>
        </w:tc>
      </w:tr>
    </w:tbl>
    <w:p w:rsidR="002924D9" w:rsidRPr="00C55A62" w:rsidRDefault="002924D9" w:rsidP="002924D9">
      <w:pPr>
        <w:pStyle w:val="aff8"/>
        <w:rPr>
          <w:rFonts w:eastAsia="Calibri"/>
          <w:sz w:val="26"/>
          <w:szCs w:val="26"/>
        </w:rPr>
      </w:pPr>
      <w:r w:rsidRPr="00C55A62">
        <w:rPr>
          <w:sz w:val="26"/>
          <w:szCs w:val="26"/>
        </w:rPr>
        <w:t>2) варианты</w:t>
      </w:r>
    </w:p>
    <w:p w:rsidR="002924D9" w:rsidRPr="00C55A62" w:rsidRDefault="002924D9" w:rsidP="00C55A62">
      <w:pPr>
        <w:pStyle w:val="aff8"/>
        <w:ind w:left="567" w:hanging="567"/>
        <w:rPr>
          <w:sz w:val="26"/>
          <w:szCs w:val="26"/>
        </w:rPr>
      </w:pPr>
      <w:r w:rsidRPr="00C55A62">
        <w:rPr>
          <w:b/>
          <w:sz w:val="26"/>
          <w:szCs w:val="26"/>
        </w:rPr>
        <w:t>2.0.</w:t>
      </w:r>
      <w:r w:rsidR="00C55A62" w:rsidRPr="00C55A62">
        <w:rPr>
          <w:b/>
          <w:sz w:val="26"/>
          <w:szCs w:val="26"/>
        </w:rPr>
        <w:tab/>
      </w:r>
      <w:r w:rsidRPr="00C55A62">
        <w:rPr>
          <w:sz w:val="26"/>
          <w:szCs w:val="26"/>
        </w:rPr>
        <w:t>а) Просуммировать столбцы таблицы. Найти налог от итоговой суммы (11%) по каждой из строк таблицы.</w:t>
      </w:r>
    </w:p>
    <w:p w:rsidR="002924D9" w:rsidRPr="00C55A62" w:rsidRDefault="002924D9" w:rsidP="00C55A62">
      <w:pPr>
        <w:pStyle w:val="aff8"/>
        <w:ind w:left="567" w:firstLine="0"/>
        <w:rPr>
          <w:sz w:val="26"/>
          <w:szCs w:val="26"/>
        </w:rPr>
      </w:pPr>
      <w:r w:rsidRPr="00C55A62">
        <w:rPr>
          <w:sz w:val="26"/>
          <w:szCs w:val="26"/>
        </w:rPr>
        <w:t>б) Построить круговую диаграмму выплат для трех сотрудников за март.</w:t>
      </w:r>
    </w:p>
    <w:p w:rsidR="002924D9" w:rsidRPr="00C55A62" w:rsidRDefault="002924D9" w:rsidP="00C55A62">
      <w:pPr>
        <w:pStyle w:val="aff8"/>
        <w:ind w:left="567" w:hanging="567"/>
        <w:rPr>
          <w:sz w:val="26"/>
          <w:szCs w:val="26"/>
        </w:rPr>
      </w:pPr>
      <w:r w:rsidRPr="00C55A62">
        <w:rPr>
          <w:b/>
          <w:sz w:val="26"/>
          <w:szCs w:val="26"/>
        </w:rPr>
        <w:t>2.1.</w:t>
      </w:r>
      <w:r w:rsidR="00C55A62" w:rsidRPr="00C55A62">
        <w:rPr>
          <w:b/>
          <w:sz w:val="26"/>
          <w:szCs w:val="26"/>
        </w:rPr>
        <w:tab/>
      </w:r>
      <w:r w:rsidRPr="00C55A62">
        <w:rPr>
          <w:sz w:val="26"/>
          <w:szCs w:val="26"/>
        </w:rPr>
        <w:t>а) Просуммировать столбцы таблицы. Найти максимальные величины в каждой из строк.</w:t>
      </w:r>
    </w:p>
    <w:p w:rsidR="002924D9" w:rsidRPr="00C55A62" w:rsidRDefault="002924D9" w:rsidP="00C55A62">
      <w:pPr>
        <w:pStyle w:val="aff8"/>
        <w:ind w:left="567" w:firstLine="0"/>
        <w:rPr>
          <w:sz w:val="26"/>
          <w:szCs w:val="26"/>
        </w:rPr>
      </w:pPr>
      <w:r w:rsidRPr="00C55A62">
        <w:rPr>
          <w:sz w:val="26"/>
          <w:szCs w:val="26"/>
        </w:rPr>
        <w:t>б) Построить гистограмму выплат для всех трех сотрудников по месяцам.</w:t>
      </w:r>
    </w:p>
    <w:p w:rsidR="002924D9" w:rsidRPr="00C55A62" w:rsidRDefault="002924D9" w:rsidP="00C55A62">
      <w:pPr>
        <w:pStyle w:val="aff8"/>
        <w:ind w:left="567" w:hanging="567"/>
        <w:rPr>
          <w:sz w:val="26"/>
          <w:szCs w:val="26"/>
        </w:rPr>
      </w:pPr>
      <w:r w:rsidRPr="00C55A62">
        <w:rPr>
          <w:b/>
          <w:sz w:val="26"/>
          <w:szCs w:val="26"/>
        </w:rPr>
        <w:t>2.2.</w:t>
      </w:r>
      <w:r w:rsidR="00C55A62" w:rsidRPr="00C55A62">
        <w:rPr>
          <w:b/>
          <w:sz w:val="26"/>
          <w:szCs w:val="26"/>
        </w:rPr>
        <w:tab/>
      </w:r>
      <w:r w:rsidRPr="00C55A62">
        <w:rPr>
          <w:sz w:val="26"/>
          <w:szCs w:val="26"/>
        </w:rPr>
        <w:t>а) Просуммировать строки таблицы. Найти средние величины в каждом из столбцов.</w:t>
      </w:r>
    </w:p>
    <w:p w:rsidR="002924D9" w:rsidRPr="00C55A62" w:rsidRDefault="002924D9" w:rsidP="00C55A62">
      <w:pPr>
        <w:pStyle w:val="aff8"/>
        <w:ind w:left="567" w:firstLine="0"/>
        <w:rPr>
          <w:sz w:val="26"/>
          <w:szCs w:val="26"/>
        </w:rPr>
      </w:pPr>
      <w:r w:rsidRPr="00C55A62">
        <w:rPr>
          <w:sz w:val="26"/>
          <w:szCs w:val="26"/>
        </w:rPr>
        <w:t>б) Построить круговую диаграмму выплат для трех сотрудников за январь.</w:t>
      </w:r>
    </w:p>
    <w:p w:rsidR="002924D9" w:rsidRPr="00C55A62" w:rsidRDefault="00C55A62" w:rsidP="00C55A62">
      <w:pPr>
        <w:pStyle w:val="aff8"/>
        <w:ind w:left="567" w:hanging="567"/>
        <w:rPr>
          <w:sz w:val="26"/>
          <w:szCs w:val="26"/>
        </w:rPr>
      </w:pPr>
      <w:r w:rsidRPr="00C55A62">
        <w:rPr>
          <w:b/>
          <w:sz w:val="26"/>
          <w:szCs w:val="26"/>
        </w:rPr>
        <w:t>2.3.</w:t>
      </w:r>
      <w:r w:rsidRPr="00C55A62">
        <w:rPr>
          <w:sz w:val="26"/>
          <w:szCs w:val="26"/>
        </w:rPr>
        <w:tab/>
      </w:r>
      <w:r w:rsidR="002924D9" w:rsidRPr="00C55A62">
        <w:rPr>
          <w:sz w:val="26"/>
          <w:szCs w:val="26"/>
        </w:rPr>
        <w:t>а) Просуммировать столбцы таблицы. Найти налог от итоговой суммы (12%) по каждой из строк таблицы.</w:t>
      </w:r>
    </w:p>
    <w:p w:rsidR="002924D9" w:rsidRPr="00C55A62" w:rsidRDefault="002924D9" w:rsidP="00C55A62">
      <w:pPr>
        <w:pStyle w:val="aff8"/>
        <w:ind w:left="567" w:firstLine="0"/>
        <w:rPr>
          <w:sz w:val="26"/>
          <w:szCs w:val="26"/>
        </w:rPr>
      </w:pPr>
      <w:r w:rsidRPr="00C55A62">
        <w:rPr>
          <w:sz w:val="26"/>
          <w:szCs w:val="26"/>
        </w:rPr>
        <w:t xml:space="preserve">б) Построить объемную диаграмму выплат для трех сотрудников по месяцам. </w:t>
      </w:r>
    </w:p>
    <w:p w:rsidR="002924D9" w:rsidRPr="00C55A62" w:rsidRDefault="00C55A62" w:rsidP="00C55A62">
      <w:pPr>
        <w:pStyle w:val="aff8"/>
        <w:ind w:left="567" w:hanging="567"/>
        <w:rPr>
          <w:sz w:val="26"/>
          <w:szCs w:val="26"/>
        </w:rPr>
      </w:pPr>
      <w:r w:rsidRPr="00C55A62">
        <w:rPr>
          <w:b/>
          <w:sz w:val="26"/>
          <w:szCs w:val="26"/>
        </w:rPr>
        <w:t>2.4.</w:t>
      </w:r>
      <w:r w:rsidRPr="00C55A62">
        <w:rPr>
          <w:sz w:val="26"/>
          <w:szCs w:val="26"/>
        </w:rPr>
        <w:tab/>
      </w:r>
      <w:r w:rsidR="002924D9" w:rsidRPr="00C55A62">
        <w:rPr>
          <w:sz w:val="26"/>
          <w:szCs w:val="26"/>
        </w:rPr>
        <w:t>а) Просуммировать столбцы таблицы. Найти приращение выплат у каждого сотрудника за последний месяц.</w:t>
      </w:r>
    </w:p>
    <w:p w:rsidR="002924D9" w:rsidRPr="00C55A62" w:rsidRDefault="002924D9" w:rsidP="00C55A62">
      <w:pPr>
        <w:pStyle w:val="aff8"/>
        <w:ind w:left="567" w:firstLine="0"/>
        <w:rPr>
          <w:sz w:val="26"/>
          <w:szCs w:val="26"/>
        </w:rPr>
      </w:pPr>
      <w:r w:rsidRPr="00C55A62">
        <w:rPr>
          <w:sz w:val="26"/>
          <w:szCs w:val="26"/>
        </w:rPr>
        <w:t>б) Построить круговую диаграмму выплат для трех сотрудников за январь.</w:t>
      </w:r>
    </w:p>
    <w:p w:rsidR="002924D9" w:rsidRPr="00C55A62" w:rsidRDefault="00C55A62" w:rsidP="00C55A62">
      <w:pPr>
        <w:pStyle w:val="aff8"/>
        <w:ind w:left="567" w:hanging="567"/>
        <w:rPr>
          <w:sz w:val="26"/>
          <w:szCs w:val="26"/>
        </w:rPr>
      </w:pPr>
      <w:r w:rsidRPr="00C55A62">
        <w:rPr>
          <w:b/>
          <w:sz w:val="26"/>
          <w:szCs w:val="26"/>
        </w:rPr>
        <w:t>2.5.</w:t>
      </w:r>
      <w:r w:rsidRPr="00C55A62">
        <w:rPr>
          <w:sz w:val="26"/>
          <w:szCs w:val="26"/>
        </w:rPr>
        <w:tab/>
      </w:r>
      <w:r w:rsidR="002924D9" w:rsidRPr="00C55A62">
        <w:rPr>
          <w:sz w:val="26"/>
          <w:szCs w:val="26"/>
        </w:rPr>
        <w:t xml:space="preserve">а) Переупорядочить всех сотрудников по алфавиту. Найти общую сумму выплат. Результат поместить в последней ячейке строки </w:t>
      </w:r>
      <w:r w:rsidR="002924D9" w:rsidRPr="00C55A62">
        <w:rPr>
          <w:i/>
          <w:iCs/>
          <w:sz w:val="26"/>
          <w:szCs w:val="26"/>
        </w:rPr>
        <w:t>Итог 2</w:t>
      </w:r>
      <w:r w:rsidR="002924D9" w:rsidRPr="00C55A62">
        <w:rPr>
          <w:sz w:val="26"/>
          <w:szCs w:val="26"/>
        </w:rPr>
        <w:t>. Найти максимальные величины в каждом из столбцов.</w:t>
      </w:r>
    </w:p>
    <w:p w:rsidR="002924D9" w:rsidRPr="00C55A62" w:rsidRDefault="002924D9" w:rsidP="00C55A62">
      <w:pPr>
        <w:ind w:left="567"/>
        <w:rPr>
          <w:sz w:val="26"/>
          <w:szCs w:val="26"/>
        </w:rPr>
      </w:pPr>
      <w:r w:rsidRPr="00C55A62">
        <w:rPr>
          <w:sz w:val="26"/>
          <w:szCs w:val="26"/>
        </w:rPr>
        <w:t>б) Построить круговую диаграмму выплат для трех сотрудников за январь.</w:t>
      </w:r>
    </w:p>
    <w:p w:rsidR="002924D9" w:rsidRPr="00C55A62" w:rsidRDefault="002924D9" w:rsidP="00C55A62">
      <w:pPr>
        <w:pStyle w:val="aff8"/>
        <w:tabs>
          <w:tab w:val="left" w:pos="1320"/>
        </w:tabs>
        <w:ind w:left="567" w:hanging="567"/>
        <w:rPr>
          <w:sz w:val="26"/>
          <w:szCs w:val="26"/>
        </w:rPr>
      </w:pPr>
      <w:r w:rsidRPr="00C55A62">
        <w:rPr>
          <w:b/>
          <w:sz w:val="26"/>
          <w:szCs w:val="26"/>
        </w:rPr>
        <w:t>2.6.</w:t>
      </w:r>
      <w:r w:rsidRPr="00C55A62">
        <w:rPr>
          <w:sz w:val="26"/>
          <w:szCs w:val="26"/>
        </w:rPr>
        <w:tab/>
        <w:t xml:space="preserve">а) Просуммировать выплаты двух последних участников в столбцах таблицы. Найти суммарную выплату для каждого из участников за первые два месяца. </w:t>
      </w:r>
    </w:p>
    <w:p w:rsidR="002924D9" w:rsidRPr="00C55A62" w:rsidRDefault="002924D9" w:rsidP="00C55A62">
      <w:pPr>
        <w:pStyle w:val="aff8"/>
        <w:ind w:left="567" w:firstLine="0"/>
        <w:rPr>
          <w:sz w:val="26"/>
          <w:szCs w:val="26"/>
        </w:rPr>
      </w:pPr>
      <w:r w:rsidRPr="00C55A62">
        <w:rPr>
          <w:sz w:val="26"/>
          <w:szCs w:val="26"/>
        </w:rPr>
        <w:t>б) Построить круговую диаграмму выплат для трех сотрудников за январь.</w:t>
      </w:r>
    </w:p>
    <w:p w:rsidR="002924D9" w:rsidRPr="00C55A62" w:rsidRDefault="002924D9" w:rsidP="00C55A62">
      <w:pPr>
        <w:pStyle w:val="aff8"/>
        <w:ind w:left="567" w:hanging="567"/>
        <w:rPr>
          <w:sz w:val="26"/>
          <w:szCs w:val="26"/>
        </w:rPr>
      </w:pPr>
      <w:r w:rsidRPr="00C55A62">
        <w:rPr>
          <w:b/>
          <w:sz w:val="26"/>
          <w:szCs w:val="26"/>
        </w:rPr>
        <w:t>2.7.</w:t>
      </w:r>
      <w:r w:rsidR="00C55A62" w:rsidRPr="00C55A62">
        <w:rPr>
          <w:b/>
          <w:sz w:val="26"/>
          <w:szCs w:val="26"/>
        </w:rPr>
        <w:tab/>
      </w:r>
      <w:r w:rsidRPr="00C55A62">
        <w:rPr>
          <w:sz w:val="26"/>
          <w:szCs w:val="26"/>
        </w:rPr>
        <w:t>а) Просуммировать столбцы таблицы. Найти приращение выплат за последний месяц для каждого сотрудника в процентах от его итоговой суммы.</w:t>
      </w:r>
    </w:p>
    <w:p w:rsidR="002924D9" w:rsidRPr="00C55A62" w:rsidRDefault="002924D9" w:rsidP="00C55A62">
      <w:pPr>
        <w:pStyle w:val="aff8"/>
        <w:ind w:left="567" w:firstLine="0"/>
        <w:rPr>
          <w:sz w:val="26"/>
          <w:szCs w:val="26"/>
        </w:rPr>
      </w:pPr>
      <w:r w:rsidRPr="00C55A62">
        <w:rPr>
          <w:sz w:val="26"/>
          <w:szCs w:val="26"/>
        </w:rPr>
        <w:t>б) Построить гистограмму выплат для трех сотрудников за январь.</w:t>
      </w:r>
    </w:p>
    <w:p w:rsidR="002924D9" w:rsidRPr="00C55A62" w:rsidRDefault="002924D9" w:rsidP="00C55A62">
      <w:pPr>
        <w:pStyle w:val="aff8"/>
        <w:ind w:left="567" w:hanging="567"/>
        <w:rPr>
          <w:sz w:val="26"/>
          <w:szCs w:val="26"/>
        </w:rPr>
      </w:pPr>
      <w:r w:rsidRPr="00C55A62">
        <w:rPr>
          <w:b/>
          <w:sz w:val="26"/>
          <w:szCs w:val="26"/>
        </w:rPr>
        <w:t>2.8.</w:t>
      </w:r>
      <w:r w:rsidR="00C55A62" w:rsidRPr="00C55A62">
        <w:rPr>
          <w:b/>
          <w:sz w:val="26"/>
          <w:szCs w:val="26"/>
        </w:rPr>
        <w:tab/>
      </w:r>
      <w:r w:rsidRPr="00C55A62">
        <w:rPr>
          <w:sz w:val="26"/>
          <w:szCs w:val="26"/>
        </w:rPr>
        <w:t>а) Просуммировать столбцы таблицы. Найти минимальные величины в каждой из строк.</w:t>
      </w:r>
    </w:p>
    <w:p w:rsidR="002924D9" w:rsidRPr="00C55A62" w:rsidRDefault="002924D9" w:rsidP="00C55A62">
      <w:pPr>
        <w:pStyle w:val="aff8"/>
        <w:ind w:left="567" w:firstLine="0"/>
        <w:rPr>
          <w:sz w:val="26"/>
          <w:szCs w:val="26"/>
        </w:rPr>
      </w:pPr>
      <w:r w:rsidRPr="00C55A62">
        <w:rPr>
          <w:sz w:val="26"/>
          <w:szCs w:val="26"/>
        </w:rPr>
        <w:t>б) Построить гистограмму выплат для трех сотрудников за февраль.</w:t>
      </w:r>
    </w:p>
    <w:p w:rsidR="002924D9" w:rsidRPr="00C55A62" w:rsidRDefault="002924D9" w:rsidP="00C55A62">
      <w:pPr>
        <w:pStyle w:val="aff8"/>
        <w:ind w:left="567" w:hanging="567"/>
        <w:rPr>
          <w:sz w:val="26"/>
          <w:szCs w:val="26"/>
        </w:rPr>
      </w:pPr>
      <w:r w:rsidRPr="00C55A62">
        <w:rPr>
          <w:b/>
          <w:bCs/>
          <w:sz w:val="26"/>
          <w:szCs w:val="26"/>
        </w:rPr>
        <w:t>2.9.</w:t>
      </w:r>
      <w:r w:rsidR="00C55A62" w:rsidRPr="00C55A62">
        <w:rPr>
          <w:bCs/>
          <w:sz w:val="26"/>
          <w:szCs w:val="26"/>
        </w:rPr>
        <w:tab/>
      </w:r>
      <w:r w:rsidRPr="00C55A62">
        <w:rPr>
          <w:sz w:val="26"/>
          <w:szCs w:val="26"/>
        </w:rPr>
        <w:t>а) Просуммировать столбцы таблицы. Найти процент выплаты для каждого сотрудника от общей итоговой суммы всех сотрудников.</w:t>
      </w:r>
    </w:p>
    <w:p w:rsidR="002924D9" w:rsidRPr="00C55A62" w:rsidRDefault="002924D9" w:rsidP="002924D9">
      <w:pPr>
        <w:pStyle w:val="aff8"/>
        <w:rPr>
          <w:sz w:val="26"/>
          <w:szCs w:val="26"/>
        </w:rPr>
      </w:pPr>
      <w:r w:rsidRPr="00C55A62">
        <w:rPr>
          <w:sz w:val="26"/>
          <w:szCs w:val="26"/>
        </w:rPr>
        <w:t>б) Построить объемную гистограмму для трех сотрудников по месяцам.</w:t>
      </w:r>
    </w:p>
    <w:p w:rsidR="00C55A62" w:rsidRDefault="00C55A62" w:rsidP="00C55A62">
      <w:pPr>
        <w:pStyle w:val="aff3"/>
      </w:pPr>
      <w:bookmarkStart w:id="2" w:name="_Hlk119620203"/>
      <w:bookmarkStart w:id="3" w:name="_Ref119607550"/>
      <w:bookmarkStart w:id="4" w:name="Таблица1"/>
      <w:r>
        <w:lastRenderedPageBreak/>
        <w:t>Раздел 3. Построение базы данных.</w:t>
      </w:r>
      <w:r w:rsidRPr="007773AE">
        <w:t xml:space="preserve"> Варианты </w:t>
      </w:r>
      <w:r>
        <w:t>третьег</w:t>
      </w:r>
      <w:r w:rsidRPr="007773AE">
        <w:t>о задания</w:t>
      </w:r>
      <w:r>
        <w:t>.</w:t>
      </w:r>
    </w:p>
    <w:p w:rsidR="000C1CC9" w:rsidRDefault="00C55A62" w:rsidP="000C1CC9">
      <w:pPr>
        <w:pStyle w:val="Norm"/>
      </w:pPr>
      <w:r>
        <w:t>Создать базы данных</w:t>
      </w:r>
      <w:r w:rsidR="00B10B3A">
        <w:t xml:space="preserve"> из следующей предметной области</w:t>
      </w:r>
      <w:r>
        <w:t xml:space="preserve">: </w:t>
      </w:r>
    </w:p>
    <w:p w:rsidR="000C1CC9" w:rsidRDefault="00C55A62" w:rsidP="00434FDA">
      <w:pPr>
        <w:pStyle w:val="Norm"/>
        <w:numPr>
          <w:ilvl w:val="0"/>
          <w:numId w:val="7"/>
        </w:numPr>
        <w:ind w:left="851"/>
      </w:pPr>
      <w:r w:rsidRPr="00AA1E1A">
        <w:rPr>
          <w:i/>
        </w:rPr>
        <w:t>Список группы студентов</w:t>
      </w:r>
      <w:r>
        <w:t>.</w:t>
      </w:r>
      <w:r w:rsidR="000C1CC9">
        <w:t xml:space="preserve"> Поля:</w:t>
      </w:r>
      <w:r w:rsidR="00B10B3A" w:rsidRPr="00B10B3A">
        <w:t xml:space="preserve"> </w:t>
      </w:r>
      <w:r w:rsidR="00B10B3A" w:rsidRPr="000C1CC9">
        <w:t>[</w:t>
      </w:r>
      <w:r w:rsidR="00B10B3A">
        <w:t>№</w:t>
      </w:r>
      <w:r w:rsidR="00B10B3A" w:rsidRPr="000C1CC9">
        <w:t xml:space="preserve"> </w:t>
      </w:r>
      <w:r w:rsidR="00B10B3A">
        <w:t>зачётки</w:t>
      </w:r>
      <w:r w:rsidR="00B10B3A" w:rsidRPr="000C1CC9">
        <w:t>]</w:t>
      </w:r>
      <w:r w:rsidR="00B10B3A">
        <w:t>,</w:t>
      </w:r>
      <w:r w:rsidR="000C1CC9" w:rsidRPr="000C1CC9">
        <w:t xml:space="preserve"> [</w:t>
      </w:r>
      <w:r w:rsidR="000C1CC9">
        <w:t>Фамилия</w:t>
      </w:r>
      <w:r w:rsidR="000C1CC9" w:rsidRPr="000C1CC9">
        <w:t>]</w:t>
      </w:r>
      <w:r w:rsidR="000C1CC9">
        <w:t xml:space="preserve">, </w:t>
      </w:r>
      <w:r w:rsidR="000C1CC9" w:rsidRPr="000C1CC9">
        <w:t>[</w:t>
      </w:r>
      <w:r w:rsidR="000C1CC9">
        <w:t>Имя</w:t>
      </w:r>
      <w:r w:rsidR="000C1CC9" w:rsidRPr="000C1CC9">
        <w:t>]</w:t>
      </w:r>
      <w:r w:rsidR="000C1CC9">
        <w:t xml:space="preserve">, </w:t>
      </w:r>
      <w:r w:rsidR="000C1CC9" w:rsidRPr="000C1CC9">
        <w:t>[</w:t>
      </w:r>
      <w:r w:rsidR="000C1CC9">
        <w:t>Отчество</w:t>
      </w:r>
      <w:r w:rsidR="000C1CC9" w:rsidRPr="000C1CC9">
        <w:t>]</w:t>
      </w:r>
      <w:r w:rsidR="000C1CC9">
        <w:t xml:space="preserve">, </w:t>
      </w:r>
      <w:r w:rsidR="000C1CC9" w:rsidRPr="000C1CC9">
        <w:t>[</w:t>
      </w:r>
      <w:r w:rsidR="000C1CC9">
        <w:t>год рождения</w:t>
      </w:r>
      <w:r w:rsidR="000C1CC9" w:rsidRPr="000C1CC9">
        <w:t>]</w:t>
      </w:r>
      <w:r w:rsidR="000C1CC9">
        <w:t xml:space="preserve">, </w:t>
      </w:r>
      <w:r w:rsidR="000C1CC9" w:rsidRPr="000C1CC9">
        <w:t>[</w:t>
      </w:r>
      <w:r w:rsidR="000C1CC9">
        <w:t>пол</w:t>
      </w:r>
      <w:r w:rsidR="000C1CC9" w:rsidRPr="000C1CC9">
        <w:t>]</w:t>
      </w:r>
      <w:r w:rsidR="000C1CC9">
        <w:t xml:space="preserve">, </w:t>
      </w:r>
      <w:r w:rsidR="000C1CC9" w:rsidRPr="000C1CC9">
        <w:t>[</w:t>
      </w:r>
      <w:r w:rsidR="000C1CC9">
        <w:t>№</w:t>
      </w:r>
      <w:r w:rsidR="000C1CC9" w:rsidRPr="000C1CC9">
        <w:t xml:space="preserve"> </w:t>
      </w:r>
      <w:r w:rsidR="000C1CC9">
        <w:t>зачётки</w:t>
      </w:r>
      <w:r w:rsidR="000C1CC9" w:rsidRPr="000C1CC9">
        <w:t>]</w:t>
      </w:r>
      <w:r w:rsidR="000C1CC9">
        <w:t>;</w:t>
      </w:r>
      <w:r>
        <w:t xml:space="preserve"> </w:t>
      </w:r>
    </w:p>
    <w:p w:rsidR="000C1CC9" w:rsidRDefault="00C55A62" w:rsidP="00434FDA">
      <w:pPr>
        <w:pStyle w:val="Norm"/>
        <w:numPr>
          <w:ilvl w:val="0"/>
          <w:numId w:val="7"/>
        </w:numPr>
        <w:ind w:left="851"/>
      </w:pPr>
      <w:r w:rsidRPr="00AA1E1A">
        <w:rPr>
          <w:i/>
        </w:rPr>
        <w:t>Библиотечный каталог</w:t>
      </w:r>
      <w:r>
        <w:t>.</w:t>
      </w:r>
      <w:r w:rsidR="000C1CC9">
        <w:t xml:space="preserve"> Поля: </w:t>
      </w:r>
      <w:proofErr w:type="gramStart"/>
      <w:r w:rsidR="000C1CC9" w:rsidRPr="000C1CC9">
        <w:t>[</w:t>
      </w:r>
      <w:r w:rsidR="000C1CC9">
        <w:t>Шифр книги</w:t>
      </w:r>
      <w:r w:rsidR="000C1CC9" w:rsidRPr="000C1CC9">
        <w:t>]</w:t>
      </w:r>
      <w:r w:rsidR="000C1CC9">
        <w:t xml:space="preserve">, </w:t>
      </w:r>
      <w:r w:rsidR="000C1CC9" w:rsidRPr="000C1CC9">
        <w:t>[</w:t>
      </w:r>
      <w:r w:rsidR="000C1CC9">
        <w:t>Фамилия автора</w:t>
      </w:r>
      <w:r w:rsidR="000C1CC9" w:rsidRPr="000C1CC9">
        <w:t>]</w:t>
      </w:r>
      <w:r w:rsidR="000C1CC9">
        <w:t xml:space="preserve">, </w:t>
      </w:r>
      <w:r w:rsidR="000C1CC9" w:rsidRPr="000C1CC9">
        <w:t>[</w:t>
      </w:r>
      <w:r w:rsidR="000C1CC9">
        <w:t>Имя автора</w:t>
      </w:r>
      <w:r w:rsidR="000C1CC9" w:rsidRPr="000C1CC9">
        <w:t>]</w:t>
      </w:r>
      <w:r w:rsidR="000C1CC9">
        <w:t xml:space="preserve">, </w:t>
      </w:r>
      <w:r w:rsidR="000C1CC9" w:rsidRPr="000C1CC9">
        <w:t>[</w:t>
      </w:r>
      <w:r w:rsidR="000C1CC9">
        <w:t>Отчество автора</w:t>
      </w:r>
      <w:r w:rsidR="000C1CC9" w:rsidRPr="000C1CC9">
        <w:t>]</w:t>
      </w:r>
      <w:r w:rsidR="000C1CC9">
        <w:t xml:space="preserve">, </w:t>
      </w:r>
      <w:r w:rsidR="000C1CC9" w:rsidRPr="000C1CC9">
        <w:t>[</w:t>
      </w:r>
      <w:r w:rsidR="000C1CC9">
        <w:t>год издания</w:t>
      </w:r>
      <w:r w:rsidR="000C1CC9" w:rsidRPr="000C1CC9">
        <w:t>]</w:t>
      </w:r>
      <w:r w:rsidR="000C1CC9">
        <w:t xml:space="preserve">, </w:t>
      </w:r>
      <w:r w:rsidR="000C1CC9" w:rsidRPr="000C1CC9">
        <w:t>[</w:t>
      </w:r>
      <w:r w:rsidR="000C1CC9">
        <w:t>издательство</w:t>
      </w:r>
      <w:r w:rsidR="000C1CC9" w:rsidRPr="000C1CC9">
        <w:t>]</w:t>
      </w:r>
      <w:r w:rsidR="000C1CC9">
        <w:t xml:space="preserve">, </w:t>
      </w:r>
      <w:r w:rsidR="000C1CC9" w:rsidRPr="000C1CC9">
        <w:t>[</w:t>
      </w:r>
      <w:r w:rsidR="000C1CC9">
        <w:t>город</w:t>
      </w:r>
      <w:r w:rsidR="000C1CC9" w:rsidRPr="000C1CC9">
        <w:t>]</w:t>
      </w:r>
      <w:r w:rsidR="000C1CC9">
        <w:t>,</w:t>
      </w:r>
      <w:r w:rsidR="00052535">
        <w:t xml:space="preserve"> [стоимость],</w:t>
      </w:r>
      <w:r w:rsidR="000C1CC9">
        <w:t xml:space="preserve"> </w:t>
      </w:r>
      <w:r w:rsidR="000C1CC9" w:rsidRPr="000C1CC9">
        <w:t>[</w:t>
      </w:r>
      <w:r w:rsidR="000C1CC9">
        <w:t xml:space="preserve">количество </w:t>
      </w:r>
      <w:r w:rsidR="00052535">
        <w:t>экземпляров в наличии</w:t>
      </w:r>
      <w:r w:rsidR="000C1CC9" w:rsidRPr="000C1CC9">
        <w:t>]</w:t>
      </w:r>
      <w:r w:rsidR="000C1CC9">
        <w:t xml:space="preserve">, </w:t>
      </w:r>
      <w:r w:rsidR="000C1CC9" w:rsidRPr="000C1CC9">
        <w:t>[</w:t>
      </w:r>
      <w:r w:rsidR="000C1CC9">
        <w:rPr>
          <w:lang w:val="en-US"/>
        </w:rPr>
        <w:t>URL</w:t>
      </w:r>
      <w:r w:rsidR="00052535">
        <w:t>-интернет источника книги</w:t>
      </w:r>
      <w:r w:rsidR="000C1CC9" w:rsidRPr="000C1CC9">
        <w:t>]</w:t>
      </w:r>
      <w:r w:rsidR="000C1CC9">
        <w:t>;</w:t>
      </w:r>
      <w:proofErr w:type="gramEnd"/>
    </w:p>
    <w:p w:rsidR="00C55A62" w:rsidRDefault="000C1CC9" w:rsidP="00434FDA">
      <w:pPr>
        <w:pStyle w:val="Norm"/>
        <w:numPr>
          <w:ilvl w:val="0"/>
          <w:numId w:val="7"/>
        </w:numPr>
        <w:ind w:left="851"/>
      </w:pPr>
      <w:r w:rsidRPr="00AA1E1A">
        <w:rPr>
          <w:i/>
        </w:rPr>
        <w:t>Библиотечный формуляр</w:t>
      </w:r>
      <w:r>
        <w:t xml:space="preserve">. Поля: </w:t>
      </w:r>
      <w:r w:rsidRPr="000C1CC9">
        <w:t>[</w:t>
      </w:r>
      <w:r>
        <w:t>№ зачётки</w:t>
      </w:r>
      <w:r w:rsidRPr="000C1CC9">
        <w:t>], [</w:t>
      </w:r>
      <w:r>
        <w:t>Шифр книги</w:t>
      </w:r>
      <w:r w:rsidRPr="000C1CC9">
        <w:t xml:space="preserve">], </w:t>
      </w:r>
      <w:r w:rsidR="00B10B3A" w:rsidRPr="000C1CC9">
        <w:t>[</w:t>
      </w:r>
      <w:r w:rsidR="00B10B3A">
        <w:t>Фамилия студента</w:t>
      </w:r>
      <w:r w:rsidR="00B10B3A" w:rsidRPr="000C1CC9">
        <w:t>],</w:t>
      </w:r>
      <w:r w:rsidR="00052535">
        <w:t xml:space="preserve"> </w:t>
      </w:r>
      <w:r w:rsidR="00052535" w:rsidRPr="00052535">
        <w:t>[</w:t>
      </w:r>
      <w:r w:rsidR="00052535">
        <w:t>Дата взятия</w:t>
      </w:r>
      <w:r w:rsidR="00052535" w:rsidRPr="00052535">
        <w:t>]</w:t>
      </w:r>
      <w:r w:rsidR="00052535">
        <w:t>,</w:t>
      </w:r>
      <w:r w:rsidR="00052535" w:rsidRPr="00052535">
        <w:t xml:space="preserve"> [</w:t>
      </w:r>
      <w:r w:rsidR="00052535">
        <w:t>Дата возврата</w:t>
      </w:r>
      <w:r w:rsidR="00052535" w:rsidRPr="00052535">
        <w:t>]</w:t>
      </w:r>
      <w:r w:rsidR="00052535">
        <w:t>.</w:t>
      </w:r>
    </w:p>
    <w:p w:rsidR="00C55A62" w:rsidRPr="00AA1E1A" w:rsidRDefault="00C55A62" w:rsidP="00C55A62">
      <w:pPr>
        <w:pStyle w:val="aff8"/>
        <w:ind w:left="567" w:hanging="567"/>
        <w:rPr>
          <w:sz w:val="26"/>
          <w:szCs w:val="26"/>
        </w:rPr>
      </w:pPr>
      <w:r w:rsidRPr="00AA1E1A">
        <w:rPr>
          <w:b/>
          <w:sz w:val="26"/>
          <w:szCs w:val="26"/>
        </w:rPr>
        <w:t>3.0.</w:t>
      </w:r>
      <w:r w:rsidRPr="00AA1E1A">
        <w:rPr>
          <w:b/>
          <w:sz w:val="26"/>
          <w:szCs w:val="26"/>
        </w:rPr>
        <w:tab/>
      </w:r>
      <w:r w:rsidRPr="00AA1E1A">
        <w:rPr>
          <w:sz w:val="26"/>
          <w:szCs w:val="26"/>
        </w:rPr>
        <w:t>Создать запрос</w:t>
      </w:r>
      <w:r w:rsidR="00B97918" w:rsidRPr="00AA1E1A">
        <w:rPr>
          <w:sz w:val="26"/>
          <w:szCs w:val="26"/>
        </w:rPr>
        <w:t xml:space="preserve"> по фамилии автора книги с выводом всей информации у кого на руках</w:t>
      </w:r>
      <w:r w:rsidRPr="00AA1E1A">
        <w:rPr>
          <w:sz w:val="26"/>
          <w:szCs w:val="26"/>
        </w:rPr>
        <w:t>.</w:t>
      </w:r>
    </w:p>
    <w:p w:rsidR="00B97918" w:rsidRPr="00AA1E1A" w:rsidRDefault="00B97918" w:rsidP="00C55A62">
      <w:pPr>
        <w:pStyle w:val="aff8"/>
        <w:ind w:left="567" w:hanging="567"/>
        <w:rPr>
          <w:sz w:val="26"/>
          <w:szCs w:val="26"/>
        </w:rPr>
      </w:pPr>
      <w:r w:rsidRPr="00AA1E1A">
        <w:rPr>
          <w:b/>
          <w:sz w:val="26"/>
          <w:szCs w:val="26"/>
        </w:rPr>
        <w:t>3.1.</w:t>
      </w:r>
      <w:r w:rsidRPr="00AA1E1A">
        <w:rPr>
          <w:sz w:val="26"/>
          <w:szCs w:val="26"/>
        </w:rPr>
        <w:tab/>
        <w:t>Создать формы ввода и вывода (отчёт) студенческой группы.</w:t>
      </w:r>
    </w:p>
    <w:p w:rsidR="00B97918" w:rsidRPr="00AA1E1A" w:rsidRDefault="00B97918" w:rsidP="00B97918">
      <w:pPr>
        <w:pStyle w:val="aff8"/>
        <w:ind w:left="567" w:hanging="567"/>
        <w:rPr>
          <w:sz w:val="26"/>
          <w:szCs w:val="26"/>
        </w:rPr>
      </w:pPr>
      <w:r w:rsidRPr="00AA1E1A">
        <w:rPr>
          <w:b/>
          <w:sz w:val="26"/>
          <w:szCs w:val="26"/>
        </w:rPr>
        <w:t>3.2.</w:t>
      </w:r>
      <w:r w:rsidRPr="00AA1E1A">
        <w:rPr>
          <w:sz w:val="26"/>
          <w:szCs w:val="26"/>
        </w:rPr>
        <w:tab/>
        <w:t xml:space="preserve">Создать отчёт </w:t>
      </w:r>
      <w:proofErr w:type="gramStart"/>
      <w:r w:rsidRPr="00AA1E1A">
        <w:rPr>
          <w:sz w:val="26"/>
          <w:szCs w:val="26"/>
        </w:rPr>
        <w:t>о</w:t>
      </w:r>
      <w:proofErr w:type="gramEnd"/>
      <w:r w:rsidRPr="00AA1E1A">
        <w:rPr>
          <w:sz w:val="26"/>
          <w:szCs w:val="26"/>
        </w:rPr>
        <w:t xml:space="preserve"> всех книгах, взятых студентами данной группы.</w:t>
      </w:r>
    </w:p>
    <w:p w:rsidR="00B97918" w:rsidRPr="00AA1E1A" w:rsidRDefault="00B97918" w:rsidP="00B97918">
      <w:pPr>
        <w:pStyle w:val="aff8"/>
        <w:ind w:left="567" w:hanging="567"/>
        <w:rPr>
          <w:sz w:val="26"/>
          <w:szCs w:val="26"/>
        </w:rPr>
      </w:pPr>
      <w:r w:rsidRPr="00AA1E1A">
        <w:rPr>
          <w:b/>
          <w:sz w:val="26"/>
          <w:szCs w:val="26"/>
        </w:rPr>
        <w:t>3.3.</w:t>
      </w:r>
      <w:r w:rsidRPr="00AA1E1A">
        <w:rPr>
          <w:sz w:val="26"/>
          <w:szCs w:val="26"/>
        </w:rPr>
        <w:tab/>
        <w:t>Создать форму ввода книги в библиотечный формуляр.</w:t>
      </w:r>
    </w:p>
    <w:p w:rsidR="00B97918" w:rsidRPr="00AA1E1A" w:rsidRDefault="00B97918" w:rsidP="00B97918">
      <w:pPr>
        <w:pStyle w:val="aff8"/>
        <w:ind w:left="567" w:hanging="567"/>
        <w:rPr>
          <w:sz w:val="26"/>
          <w:szCs w:val="26"/>
        </w:rPr>
      </w:pPr>
      <w:r w:rsidRPr="00AA1E1A">
        <w:rPr>
          <w:b/>
          <w:sz w:val="26"/>
          <w:szCs w:val="26"/>
        </w:rPr>
        <w:t>3.4.</w:t>
      </w:r>
      <w:r w:rsidRPr="00AA1E1A">
        <w:rPr>
          <w:sz w:val="26"/>
          <w:szCs w:val="26"/>
        </w:rPr>
        <w:tab/>
        <w:t xml:space="preserve">Создать статистический отчёт о количестве </w:t>
      </w:r>
      <w:r w:rsidR="00052535" w:rsidRPr="00AA1E1A">
        <w:rPr>
          <w:sz w:val="26"/>
          <w:szCs w:val="26"/>
        </w:rPr>
        <w:t>взятых книг студентами группы.</w:t>
      </w:r>
    </w:p>
    <w:p w:rsidR="00052535" w:rsidRPr="00AA1E1A" w:rsidRDefault="00052535" w:rsidP="00052535">
      <w:pPr>
        <w:pStyle w:val="aff8"/>
        <w:ind w:left="567" w:hanging="567"/>
        <w:rPr>
          <w:sz w:val="26"/>
          <w:szCs w:val="26"/>
        </w:rPr>
      </w:pPr>
      <w:r w:rsidRPr="00AA1E1A">
        <w:rPr>
          <w:b/>
          <w:sz w:val="26"/>
          <w:szCs w:val="26"/>
        </w:rPr>
        <w:t>3.5.</w:t>
      </w:r>
      <w:r w:rsidRPr="00AA1E1A">
        <w:rPr>
          <w:sz w:val="26"/>
          <w:szCs w:val="26"/>
        </w:rPr>
        <w:tab/>
        <w:t xml:space="preserve">Создать запрос </w:t>
      </w:r>
      <w:proofErr w:type="gramStart"/>
      <w:r w:rsidRPr="00AA1E1A">
        <w:rPr>
          <w:sz w:val="26"/>
          <w:szCs w:val="26"/>
        </w:rPr>
        <w:t>о</w:t>
      </w:r>
      <w:proofErr w:type="gramEnd"/>
      <w:r w:rsidRPr="00AA1E1A">
        <w:rPr>
          <w:sz w:val="26"/>
          <w:szCs w:val="26"/>
        </w:rPr>
        <w:t xml:space="preserve"> всех книгах на руках конкретного студента.</w:t>
      </w:r>
    </w:p>
    <w:p w:rsidR="00052535" w:rsidRPr="00AA1E1A" w:rsidRDefault="00052535" w:rsidP="00052535">
      <w:pPr>
        <w:pStyle w:val="aff8"/>
        <w:ind w:left="567" w:hanging="567"/>
        <w:rPr>
          <w:sz w:val="26"/>
          <w:szCs w:val="26"/>
        </w:rPr>
      </w:pPr>
      <w:r w:rsidRPr="00AA1E1A">
        <w:rPr>
          <w:b/>
          <w:sz w:val="26"/>
          <w:szCs w:val="26"/>
        </w:rPr>
        <w:t>3.6.</w:t>
      </w:r>
      <w:r w:rsidRPr="00AA1E1A">
        <w:rPr>
          <w:sz w:val="26"/>
          <w:szCs w:val="26"/>
        </w:rPr>
        <w:tab/>
        <w:t>Создать запрос о наличии книги в каталоге.</w:t>
      </w:r>
    </w:p>
    <w:p w:rsidR="00052535" w:rsidRPr="00AA1E1A" w:rsidRDefault="00052535" w:rsidP="00052535">
      <w:pPr>
        <w:pStyle w:val="aff8"/>
        <w:ind w:left="567" w:hanging="567"/>
        <w:rPr>
          <w:sz w:val="26"/>
          <w:szCs w:val="26"/>
        </w:rPr>
      </w:pPr>
      <w:r w:rsidRPr="00AA1E1A">
        <w:rPr>
          <w:b/>
          <w:sz w:val="26"/>
          <w:szCs w:val="26"/>
        </w:rPr>
        <w:t>3.7.</w:t>
      </w:r>
      <w:r w:rsidRPr="00AA1E1A">
        <w:rPr>
          <w:sz w:val="26"/>
          <w:szCs w:val="26"/>
        </w:rPr>
        <w:tab/>
        <w:t>Создать статистический отчёт о самых читаемых книгах (по времени нахождения на руках).</w:t>
      </w:r>
    </w:p>
    <w:p w:rsidR="00052535" w:rsidRPr="00AA1E1A" w:rsidRDefault="00052535" w:rsidP="00052535">
      <w:pPr>
        <w:pStyle w:val="aff8"/>
        <w:ind w:left="567" w:hanging="567"/>
        <w:rPr>
          <w:sz w:val="26"/>
          <w:szCs w:val="26"/>
        </w:rPr>
      </w:pPr>
      <w:r w:rsidRPr="00AA1E1A">
        <w:rPr>
          <w:b/>
          <w:sz w:val="26"/>
          <w:szCs w:val="26"/>
        </w:rPr>
        <w:t>3.8.</w:t>
      </w:r>
      <w:r w:rsidRPr="00AA1E1A">
        <w:rPr>
          <w:sz w:val="26"/>
          <w:szCs w:val="26"/>
        </w:rPr>
        <w:tab/>
        <w:t xml:space="preserve">Создать запрос о книгах, старше </w:t>
      </w:r>
      <w:r w:rsidR="008E32E7" w:rsidRPr="00AA1E1A">
        <w:rPr>
          <w:sz w:val="26"/>
          <w:szCs w:val="26"/>
        </w:rPr>
        <w:t>пятилетнего срока.</w:t>
      </w:r>
    </w:p>
    <w:p w:rsidR="008E32E7" w:rsidRPr="00AA1E1A" w:rsidRDefault="008E32E7" w:rsidP="008E32E7">
      <w:pPr>
        <w:pStyle w:val="aff8"/>
        <w:ind w:left="567" w:hanging="567"/>
        <w:rPr>
          <w:sz w:val="26"/>
          <w:szCs w:val="26"/>
        </w:rPr>
      </w:pPr>
      <w:r w:rsidRPr="00AA1E1A">
        <w:rPr>
          <w:b/>
          <w:sz w:val="26"/>
          <w:szCs w:val="26"/>
        </w:rPr>
        <w:t>3.9.</w:t>
      </w:r>
      <w:r w:rsidRPr="00AA1E1A">
        <w:rPr>
          <w:sz w:val="26"/>
          <w:szCs w:val="26"/>
        </w:rPr>
        <w:tab/>
        <w:t>Создать отчёт о новых поступлениях в библиотеку (младше одного года)</w:t>
      </w:r>
    </w:p>
    <w:p w:rsidR="002924D9" w:rsidRPr="00AA1E1A" w:rsidRDefault="002924D9" w:rsidP="00C50391">
      <w:pPr>
        <w:pStyle w:val="af6"/>
        <w:rPr>
          <w:rFonts w:eastAsia="Calibri"/>
        </w:rPr>
      </w:pPr>
      <w:r w:rsidRPr="00AA1E1A">
        <w:t>Принцип выбора темы работы</w:t>
      </w:r>
    </w:p>
    <w:p w:rsidR="002924D9" w:rsidRPr="00AA1E1A" w:rsidRDefault="002924D9" w:rsidP="002924D9">
      <w:pPr>
        <w:pStyle w:val="aff8"/>
        <w:rPr>
          <w:color w:val="auto"/>
          <w:sz w:val="26"/>
          <w:szCs w:val="26"/>
          <w:lang w:eastAsia="ru-RU"/>
        </w:rPr>
      </w:pPr>
      <w:r w:rsidRPr="00AA1E1A">
        <w:rPr>
          <w:color w:val="auto"/>
          <w:sz w:val="26"/>
          <w:szCs w:val="26"/>
        </w:rPr>
        <w:t xml:space="preserve">Выбор необходимых материалов для выполнения работы осуществляется на основе </w:t>
      </w:r>
      <w:hyperlink r:id="rId9" w:anchor="Таблица1" w:history="1">
        <w:r w:rsidRPr="00AA1E1A">
          <w:rPr>
            <w:rStyle w:val="ad"/>
            <w:i/>
            <w:iCs/>
            <w:color w:val="auto"/>
            <w:sz w:val="26"/>
            <w:szCs w:val="26"/>
          </w:rPr>
          <w:t>Таблицы</w:t>
        </w:r>
        <w:r w:rsidR="009E3E18" w:rsidRPr="00AA1E1A">
          <w:rPr>
            <w:rStyle w:val="ad"/>
            <w:i/>
            <w:iCs/>
            <w:color w:val="auto"/>
            <w:sz w:val="26"/>
            <w:szCs w:val="26"/>
          </w:rPr>
          <w:t> </w:t>
        </w:r>
        <w:r w:rsidRPr="00AA1E1A">
          <w:rPr>
            <w:rStyle w:val="ad"/>
            <w:i/>
            <w:iCs/>
            <w:color w:val="auto"/>
            <w:sz w:val="26"/>
            <w:szCs w:val="26"/>
          </w:rPr>
          <w:t>1. Выбор варианта</w:t>
        </w:r>
      </w:hyperlink>
      <w:r w:rsidRPr="00AA1E1A">
        <w:rPr>
          <w:i/>
          <w:iCs/>
          <w:color w:val="auto"/>
          <w:sz w:val="26"/>
          <w:szCs w:val="26"/>
        </w:rPr>
        <w:t xml:space="preserve"> </w:t>
      </w:r>
      <w:r w:rsidRPr="00AA1E1A">
        <w:rPr>
          <w:color w:val="auto"/>
          <w:sz w:val="26"/>
          <w:szCs w:val="26"/>
        </w:rPr>
        <w:t>проводится</w:t>
      </w:r>
      <w:r w:rsidRPr="00AA1E1A">
        <w:rPr>
          <w:i/>
          <w:iCs/>
          <w:color w:val="auto"/>
          <w:sz w:val="26"/>
          <w:szCs w:val="26"/>
        </w:rPr>
        <w:t xml:space="preserve"> </w:t>
      </w:r>
      <w:r w:rsidRPr="00AA1E1A">
        <w:rPr>
          <w:color w:val="auto"/>
          <w:sz w:val="26"/>
          <w:szCs w:val="26"/>
        </w:rPr>
        <w:t>следующим образом:</w:t>
      </w:r>
    </w:p>
    <w:p w:rsidR="002924D9" w:rsidRPr="00AA1E1A" w:rsidRDefault="002924D9" w:rsidP="002924D9">
      <w:pPr>
        <w:pStyle w:val="aff8"/>
        <w:rPr>
          <w:color w:val="auto"/>
          <w:sz w:val="26"/>
          <w:szCs w:val="26"/>
        </w:rPr>
      </w:pPr>
      <w:r w:rsidRPr="00AA1E1A">
        <w:rPr>
          <w:color w:val="auto"/>
          <w:sz w:val="26"/>
          <w:szCs w:val="26"/>
        </w:rPr>
        <w:t xml:space="preserve">Номер варианта первого задания выбирается из первой колонки по первой букве фамилии студента. Например, студент Петров, номер варианта его первого задания </w:t>
      </w:r>
      <w:r w:rsidR="009E3E18" w:rsidRPr="00AA1E1A">
        <w:rPr>
          <w:color w:val="auto"/>
          <w:sz w:val="26"/>
          <w:szCs w:val="26"/>
        </w:rPr>
        <w:t>–</w:t>
      </w:r>
      <w:r w:rsidRPr="00AA1E1A">
        <w:rPr>
          <w:color w:val="auto"/>
          <w:sz w:val="26"/>
          <w:szCs w:val="26"/>
        </w:rPr>
        <w:t xml:space="preserve"> 1.4.</w:t>
      </w:r>
    </w:p>
    <w:p w:rsidR="002924D9" w:rsidRPr="00AA1E1A" w:rsidRDefault="002924D9" w:rsidP="002924D9">
      <w:pPr>
        <w:pStyle w:val="aff8"/>
        <w:rPr>
          <w:sz w:val="26"/>
          <w:szCs w:val="26"/>
        </w:rPr>
      </w:pPr>
      <w:r w:rsidRPr="00AA1E1A">
        <w:rPr>
          <w:sz w:val="26"/>
          <w:szCs w:val="26"/>
        </w:rPr>
        <w:t xml:space="preserve">Номер варианта второго задания выбирается из второй колонки таблицы по первой букве имени студента. Например, Иван, номер его варианта </w:t>
      </w:r>
      <w:r w:rsidR="009E3E18" w:rsidRPr="00AA1E1A">
        <w:rPr>
          <w:sz w:val="26"/>
          <w:szCs w:val="26"/>
        </w:rPr>
        <w:t>–</w:t>
      </w:r>
      <w:r w:rsidRPr="00AA1E1A">
        <w:rPr>
          <w:sz w:val="26"/>
          <w:szCs w:val="26"/>
        </w:rPr>
        <w:t xml:space="preserve"> 2.8.</w:t>
      </w:r>
    </w:p>
    <w:p w:rsidR="002924D9" w:rsidRPr="00AA1E1A" w:rsidRDefault="002924D9" w:rsidP="002924D9">
      <w:pPr>
        <w:pStyle w:val="aff8"/>
        <w:rPr>
          <w:sz w:val="26"/>
          <w:szCs w:val="26"/>
        </w:rPr>
      </w:pPr>
      <w:r w:rsidRPr="00AA1E1A">
        <w:rPr>
          <w:sz w:val="26"/>
          <w:szCs w:val="26"/>
        </w:rPr>
        <w:t xml:space="preserve">Номер варианта третьего задания выбирается из третьей колонки таблицы по первой букве отчества студента. Например, Семенович, номер его </w:t>
      </w:r>
      <w:r w:rsidR="009E3E18" w:rsidRPr="00AA1E1A">
        <w:rPr>
          <w:sz w:val="26"/>
          <w:szCs w:val="26"/>
        </w:rPr>
        <w:t xml:space="preserve">варианта – </w:t>
      </w:r>
      <w:r w:rsidRPr="00AA1E1A">
        <w:rPr>
          <w:sz w:val="26"/>
          <w:szCs w:val="26"/>
        </w:rPr>
        <w:t>3.6.</w:t>
      </w:r>
    </w:p>
    <w:p w:rsidR="002924D9" w:rsidRPr="00AA1E1A" w:rsidRDefault="002924D9" w:rsidP="009E3E18">
      <w:pPr>
        <w:pStyle w:val="af0"/>
      </w:pPr>
      <w:r w:rsidRPr="00AA1E1A">
        <w:t xml:space="preserve">Таблица </w:t>
      </w:r>
      <w:fldSimple w:instr=" SEQ Таблица \* ARABIC ">
        <w:r w:rsidR="000C10F7">
          <w:rPr>
            <w:noProof/>
          </w:rPr>
          <w:t>4</w:t>
        </w:r>
      </w:fldSimple>
      <w:r w:rsidRPr="00AA1E1A">
        <w:t xml:space="preserve">. </w:t>
      </w:r>
      <w:bookmarkEnd w:id="2"/>
      <w:r w:rsidRPr="00AA1E1A">
        <w:t>Выбор варианта</w:t>
      </w:r>
      <w:bookmarkEnd w:id="3"/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97"/>
        <w:gridCol w:w="1298"/>
        <w:gridCol w:w="1298"/>
        <w:gridCol w:w="1039"/>
        <w:gridCol w:w="1039"/>
        <w:gridCol w:w="1040"/>
      </w:tblGrid>
      <w:tr w:rsidR="002924D9" w:rsidRPr="009E3E18" w:rsidTr="007537B1">
        <w:trPr>
          <w:trHeight w:val="342"/>
          <w:jc w:val="center"/>
        </w:trPr>
        <w:tc>
          <w:tcPr>
            <w:tcW w:w="3893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4"/>
          <w:p w:rsidR="002924D9" w:rsidRPr="009E3E18" w:rsidRDefault="002924D9" w:rsidP="007537B1">
            <w:pPr>
              <w:pStyle w:val="aff5"/>
              <w:rPr>
                <w:sz w:val="24"/>
              </w:rPr>
            </w:pPr>
            <w:r w:rsidRPr="009E3E18">
              <w:rPr>
                <w:sz w:val="24"/>
              </w:rPr>
              <w:t>№ варианта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D9" w:rsidRPr="009E3E18" w:rsidRDefault="002924D9" w:rsidP="007537B1">
            <w:pPr>
              <w:pStyle w:val="aff5"/>
              <w:rPr>
                <w:sz w:val="24"/>
              </w:rPr>
            </w:pPr>
            <w:r w:rsidRPr="009E3E18">
              <w:rPr>
                <w:sz w:val="24"/>
              </w:rPr>
              <w:t>Алфавит</w:t>
            </w:r>
          </w:p>
        </w:tc>
      </w:tr>
      <w:tr w:rsidR="002924D9" w:rsidRPr="009E3E18" w:rsidTr="007537B1">
        <w:trPr>
          <w:trHeight w:val="342"/>
          <w:jc w:val="center"/>
        </w:trPr>
        <w:tc>
          <w:tcPr>
            <w:tcW w:w="129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D9" w:rsidRPr="009E3E18" w:rsidRDefault="002924D9" w:rsidP="007537B1">
            <w:pPr>
              <w:pStyle w:val="aff5"/>
              <w:rPr>
                <w:sz w:val="24"/>
              </w:rPr>
            </w:pPr>
            <w:r w:rsidRPr="009E3E18">
              <w:rPr>
                <w:sz w:val="24"/>
              </w:rPr>
              <w:t>Фамилия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D9" w:rsidRPr="009E3E18" w:rsidRDefault="002924D9" w:rsidP="007537B1">
            <w:pPr>
              <w:pStyle w:val="aff5"/>
              <w:rPr>
                <w:sz w:val="24"/>
              </w:rPr>
            </w:pPr>
            <w:r w:rsidRPr="009E3E18">
              <w:rPr>
                <w:sz w:val="24"/>
              </w:rPr>
              <w:t>Имя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24D9" w:rsidRPr="009E3E18" w:rsidRDefault="002924D9" w:rsidP="007537B1">
            <w:pPr>
              <w:pStyle w:val="aff5"/>
              <w:rPr>
                <w:sz w:val="24"/>
              </w:rPr>
            </w:pPr>
            <w:r w:rsidRPr="009E3E18">
              <w:rPr>
                <w:sz w:val="24"/>
              </w:rPr>
              <w:t>Отчество</w:t>
            </w: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:rsidR="002924D9" w:rsidRPr="009E3E18" w:rsidRDefault="002924D9" w:rsidP="007537B1">
            <w:pPr>
              <w:rPr>
                <w:rFonts w:eastAsia="Calibri"/>
              </w:rPr>
            </w:pPr>
          </w:p>
        </w:tc>
      </w:tr>
      <w:tr w:rsidR="002924D9" w:rsidTr="007537B1">
        <w:trPr>
          <w:trHeight w:val="342"/>
          <w:jc w:val="center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1.0</w:t>
            </w:r>
          </w:p>
        </w:tc>
        <w:tc>
          <w:tcPr>
            <w:tcW w:w="129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2.0</w:t>
            </w:r>
          </w:p>
        </w:tc>
        <w:tc>
          <w:tcPr>
            <w:tcW w:w="129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3.0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А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Л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Х</w:t>
            </w:r>
          </w:p>
        </w:tc>
      </w:tr>
      <w:tr w:rsidR="002924D9" w:rsidTr="007537B1">
        <w:trPr>
          <w:trHeight w:val="342"/>
          <w:jc w:val="center"/>
        </w:trPr>
        <w:tc>
          <w:tcPr>
            <w:tcW w:w="129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1.1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2.1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3.1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Б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CB6513">
            <w:pPr>
              <w:pStyle w:val="6"/>
              <w:numPr>
                <w:ilvl w:val="0"/>
                <w:numId w:val="0"/>
              </w:num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М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rStyle w:val="grame"/>
                <w:szCs w:val="26"/>
              </w:rPr>
              <w:t>Ц</w:t>
            </w:r>
            <w:proofErr w:type="gramEnd"/>
          </w:p>
        </w:tc>
      </w:tr>
      <w:tr w:rsidR="002924D9" w:rsidTr="007537B1">
        <w:trPr>
          <w:trHeight w:val="342"/>
          <w:jc w:val="center"/>
        </w:trPr>
        <w:tc>
          <w:tcPr>
            <w:tcW w:w="129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1.2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2.2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3.2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В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Н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Ч</w:t>
            </w:r>
          </w:p>
        </w:tc>
      </w:tr>
      <w:tr w:rsidR="002924D9" w:rsidTr="007537B1">
        <w:trPr>
          <w:trHeight w:val="342"/>
          <w:jc w:val="center"/>
        </w:trPr>
        <w:tc>
          <w:tcPr>
            <w:tcW w:w="129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1.3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2.3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3.3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Г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О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proofErr w:type="gramStart"/>
            <w:r>
              <w:rPr>
                <w:rStyle w:val="grame"/>
                <w:szCs w:val="26"/>
              </w:rPr>
              <w:t>Ш</w:t>
            </w:r>
            <w:proofErr w:type="gramEnd"/>
          </w:p>
        </w:tc>
      </w:tr>
      <w:tr w:rsidR="002924D9" w:rsidTr="007537B1">
        <w:trPr>
          <w:trHeight w:val="342"/>
          <w:jc w:val="center"/>
        </w:trPr>
        <w:tc>
          <w:tcPr>
            <w:tcW w:w="129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1.4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2.4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3.4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CB6513">
            <w:pPr>
              <w:pStyle w:val="6"/>
              <w:numPr>
                <w:ilvl w:val="0"/>
                <w:numId w:val="0"/>
              </w:num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Д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rStyle w:val="grame"/>
                <w:szCs w:val="26"/>
              </w:rPr>
              <w:t>П</w:t>
            </w:r>
            <w:proofErr w:type="gramEnd"/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proofErr w:type="gramStart"/>
            <w:r>
              <w:rPr>
                <w:rStyle w:val="grame"/>
                <w:szCs w:val="26"/>
              </w:rPr>
              <w:t>Щ</w:t>
            </w:r>
            <w:proofErr w:type="gramEnd"/>
          </w:p>
        </w:tc>
      </w:tr>
      <w:tr w:rsidR="002924D9" w:rsidTr="007537B1">
        <w:trPr>
          <w:trHeight w:val="342"/>
          <w:jc w:val="center"/>
        </w:trPr>
        <w:tc>
          <w:tcPr>
            <w:tcW w:w="129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1.5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2.5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3.5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Е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proofErr w:type="gramStart"/>
            <w:r>
              <w:rPr>
                <w:rStyle w:val="grame"/>
                <w:szCs w:val="26"/>
              </w:rPr>
              <w:t>Р</w:t>
            </w:r>
            <w:proofErr w:type="gramEnd"/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Э</w:t>
            </w:r>
          </w:p>
        </w:tc>
      </w:tr>
      <w:tr w:rsidR="002924D9" w:rsidTr="007537B1">
        <w:trPr>
          <w:trHeight w:val="342"/>
          <w:jc w:val="center"/>
        </w:trPr>
        <w:tc>
          <w:tcPr>
            <w:tcW w:w="129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1.6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2.6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3.6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Ж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С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proofErr w:type="gramStart"/>
            <w:r>
              <w:rPr>
                <w:rStyle w:val="grame"/>
                <w:szCs w:val="26"/>
              </w:rPr>
              <w:t>Ю</w:t>
            </w:r>
            <w:proofErr w:type="gramEnd"/>
          </w:p>
        </w:tc>
      </w:tr>
      <w:tr w:rsidR="002924D9" w:rsidTr="007537B1">
        <w:trPr>
          <w:trHeight w:val="342"/>
          <w:jc w:val="center"/>
        </w:trPr>
        <w:tc>
          <w:tcPr>
            <w:tcW w:w="129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1.7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2.7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3.7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proofErr w:type="gramStart"/>
            <w:r>
              <w:rPr>
                <w:rStyle w:val="grame"/>
                <w:szCs w:val="26"/>
              </w:rPr>
              <w:t>З</w:t>
            </w:r>
            <w:proofErr w:type="gram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Я</w:t>
            </w:r>
          </w:p>
        </w:tc>
      </w:tr>
      <w:tr w:rsidR="002924D9" w:rsidTr="007537B1">
        <w:trPr>
          <w:trHeight w:val="342"/>
          <w:jc w:val="center"/>
        </w:trPr>
        <w:tc>
          <w:tcPr>
            <w:tcW w:w="129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1.8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2.8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3.8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И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 </w:t>
            </w:r>
          </w:p>
        </w:tc>
      </w:tr>
      <w:tr w:rsidR="002924D9" w:rsidTr="007537B1">
        <w:trPr>
          <w:trHeight w:val="342"/>
          <w:jc w:val="center"/>
        </w:trPr>
        <w:tc>
          <w:tcPr>
            <w:tcW w:w="129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1.9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2.9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3.9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К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Ф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24D9" w:rsidRDefault="002924D9" w:rsidP="007537B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 </w:t>
            </w:r>
          </w:p>
        </w:tc>
      </w:tr>
    </w:tbl>
    <w:p w:rsidR="002924D9" w:rsidRDefault="002924D9" w:rsidP="00DA10DC">
      <w:pPr>
        <w:pStyle w:val="Norm"/>
        <w:pBdr>
          <w:bottom w:val="double" w:sz="6" w:space="1" w:color="auto"/>
        </w:pBdr>
      </w:pPr>
    </w:p>
    <w:p w:rsidR="00DA10DC" w:rsidRPr="00DA10DC" w:rsidRDefault="00DA10DC" w:rsidP="00DA10DC">
      <w:pPr>
        <w:pStyle w:val="2"/>
      </w:pPr>
      <w:r w:rsidRPr="00DA10DC">
        <w:lastRenderedPageBreak/>
        <w:t>Содержание оценочных сре</w:t>
      </w:r>
      <w:proofErr w:type="gramStart"/>
      <w:r w:rsidRPr="00DA10DC">
        <w:t>дств дл</w:t>
      </w:r>
      <w:proofErr w:type="gramEnd"/>
      <w:r w:rsidRPr="00DA10DC">
        <w:t>я контроля остаточных знаний (ОЗ)</w:t>
      </w:r>
    </w:p>
    <w:p w:rsidR="00DA10DC" w:rsidRDefault="00DA10DC" w:rsidP="00DA10DC">
      <w:pPr>
        <w:pStyle w:val="Norm"/>
      </w:pPr>
      <w:r w:rsidRPr="000A0FDB">
        <w:t xml:space="preserve">Контроль </w:t>
      </w:r>
      <w:r>
        <w:t>остаточных</w:t>
      </w:r>
      <w:r w:rsidRPr="000A0FDB">
        <w:t xml:space="preserve"> знаний проводится в разрезе </w:t>
      </w:r>
      <w:r w:rsidRPr="00DE281A">
        <w:rPr>
          <w:u w:val="single"/>
        </w:rPr>
        <w:t>оценки компетенций</w:t>
      </w:r>
      <w:r w:rsidRPr="000A0FDB">
        <w:t>,</w:t>
      </w:r>
      <w:r>
        <w:t xml:space="preserve"> на основ</w:t>
      </w:r>
      <w:r>
        <w:t>а</w:t>
      </w:r>
      <w:r>
        <w:t xml:space="preserve">нии планируемых результатов обучения, предусмотренных в рабочей программе данной дисциплины. </w:t>
      </w:r>
    </w:p>
    <w:p w:rsidR="00DA10DC" w:rsidRPr="00780AC1" w:rsidRDefault="00DA10DC" w:rsidP="00DA10DC">
      <w:pPr>
        <w:jc w:val="center"/>
        <w:rPr>
          <w:b/>
          <w:sz w:val="28"/>
          <w:szCs w:val="26"/>
        </w:rPr>
      </w:pPr>
      <w:r w:rsidRPr="00780AC1">
        <w:rPr>
          <w:b/>
          <w:sz w:val="28"/>
          <w:szCs w:val="26"/>
        </w:rPr>
        <w:t>Банк тестовых заданий</w:t>
      </w:r>
      <w:r w:rsidRPr="00780AC1">
        <w:rPr>
          <w:rStyle w:val="ac"/>
          <w:b/>
          <w:sz w:val="28"/>
          <w:szCs w:val="26"/>
        </w:rPr>
        <w:footnoteReference w:id="1"/>
      </w:r>
      <w:r w:rsidRPr="00780AC1">
        <w:rPr>
          <w:b/>
          <w:sz w:val="28"/>
          <w:szCs w:val="26"/>
        </w:rPr>
        <w:t xml:space="preserve"> для оценки компетенции «</w:t>
      </w:r>
      <w:sdt>
        <w:sdtPr>
          <w:rPr>
            <w:b/>
            <w:sz w:val="28"/>
            <w:szCs w:val="26"/>
          </w:rPr>
          <w:alias w:val="тип компетенции"/>
          <w:tag w:val="тип компетенции"/>
          <w:id w:val="-2082897577"/>
          <w:placeholder>
            <w:docPart w:val="A585BD7155C04D48B9CFD018517A4295"/>
          </w:placeholder>
          <w:text/>
        </w:sdtPr>
        <w:sdtEndPr/>
        <w:sdtContent>
          <w:r w:rsidRPr="00780AC1">
            <w:rPr>
              <w:b/>
              <w:sz w:val="28"/>
              <w:szCs w:val="26"/>
            </w:rPr>
            <w:t>ПК-</w:t>
          </w:r>
          <w:r w:rsidR="00780AC1">
            <w:rPr>
              <w:b/>
              <w:sz w:val="28"/>
              <w:szCs w:val="26"/>
            </w:rPr>
            <w:t>5, ПК-6</w:t>
          </w:r>
        </w:sdtContent>
      </w:sdt>
      <w:r w:rsidRPr="00780AC1">
        <w:rPr>
          <w:b/>
          <w:sz w:val="28"/>
          <w:szCs w:val="26"/>
        </w:rPr>
        <w:t>»</w:t>
      </w:r>
    </w:p>
    <w:p w:rsidR="00DA10DC" w:rsidRPr="00C903DF" w:rsidRDefault="00284A40" w:rsidP="00DE036C">
      <w:pPr>
        <w:pStyle w:val="a"/>
      </w:pPr>
      <w:r w:rsidRPr="00C903DF">
        <w:t>Закрытого типа</w:t>
      </w:r>
    </w:p>
    <w:p w:rsidR="00BC51CC" w:rsidRPr="003C4C35" w:rsidRDefault="00BC51CC" w:rsidP="00DE036C">
      <w:pPr>
        <w:pStyle w:val="a"/>
      </w:pPr>
      <w:r w:rsidRPr="003C4C35">
        <w:t>Информатика – это</w:t>
      </w:r>
      <w:bookmarkStart w:id="5" w:name="_GoBack"/>
      <w:bookmarkEnd w:id="5"/>
    </w:p>
    <w:p w:rsidR="00BC51CC" w:rsidRPr="003C4C35" w:rsidRDefault="00BC51CC" w:rsidP="00434FDA">
      <w:pPr>
        <w:numPr>
          <w:ilvl w:val="0"/>
          <w:numId w:val="1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наука, изучающая все аспекты получения, хранения, преобразования, перед</w:t>
      </w:r>
      <w:r w:rsidRPr="003C4C35">
        <w:rPr>
          <w:sz w:val="26"/>
          <w:szCs w:val="26"/>
        </w:rPr>
        <w:t>а</w:t>
      </w:r>
      <w:r w:rsidRPr="003C4C35">
        <w:rPr>
          <w:sz w:val="26"/>
          <w:szCs w:val="26"/>
        </w:rPr>
        <w:t>чи и использования информации</w:t>
      </w:r>
    </w:p>
    <w:p w:rsidR="00BC51CC" w:rsidRPr="003C4C35" w:rsidRDefault="00BC51CC" w:rsidP="00434FDA">
      <w:pPr>
        <w:numPr>
          <w:ilvl w:val="0"/>
          <w:numId w:val="1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дисциплина, изучающая компьютерные алгоритмы и программы</w:t>
      </w:r>
    </w:p>
    <w:p w:rsidR="00BC51CC" w:rsidRPr="003C4C35" w:rsidRDefault="00BC51CC" w:rsidP="00434FDA">
      <w:pPr>
        <w:numPr>
          <w:ilvl w:val="0"/>
          <w:numId w:val="1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наука, изучающая все аспекты интерпретации информации</w:t>
      </w:r>
    </w:p>
    <w:p w:rsidR="00BC51CC" w:rsidRPr="003C4C35" w:rsidRDefault="00BC51CC" w:rsidP="00DE036C">
      <w:pPr>
        <w:pStyle w:val="a"/>
      </w:pPr>
      <w:r w:rsidRPr="003C4C35">
        <w:t>Основное свойство информации</w:t>
      </w:r>
    </w:p>
    <w:p w:rsidR="00BC51CC" w:rsidRPr="003C4C35" w:rsidRDefault="00BC51CC" w:rsidP="00434FDA">
      <w:pPr>
        <w:numPr>
          <w:ilvl w:val="0"/>
          <w:numId w:val="3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будучи аккумулированной и обработанной с определенных позиций, инфо</w:t>
      </w:r>
      <w:r w:rsidRPr="003C4C35">
        <w:rPr>
          <w:sz w:val="26"/>
          <w:szCs w:val="26"/>
        </w:rPr>
        <w:t>р</w:t>
      </w:r>
      <w:r w:rsidRPr="003C4C35">
        <w:rPr>
          <w:sz w:val="26"/>
          <w:szCs w:val="26"/>
        </w:rPr>
        <w:t>мация дает новые сведения, приводит к новому знанию</w:t>
      </w:r>
    </w:p>
    <w:p w:rsidR="00BC51CC" w:rsidRPr="003C4C35" w:rsidRDefault="00BC51CC" w:rsidP="00434FDA">
      <w:pPr>
        <w:numPr>
          <w:ilvl w:val="0"/>
          <w:numId w:val="3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информация обладает потенциальной энергоемкостью, способной повл</w:t>
      </w:r>
      <w:r w:rsidRPr="003C4C35">
        <w:rPr>
          <w:sz w:val="26"/>
          <w:szCs w:val="26"/>
        </w:rPr>
        <w:t>и</w:t>
      </w:r>
      <w:r w:rsidRPr="003C4C35">
        <w:rPr>
          <w:sz w:val="26"/>
          <w:szCs w:val="26"/>
        </w:rPr>
        <w:t>ять на социальные процессы</w:t>
      </w:r>
    </w:p>
    <w:p w:rsidR="00BC51CC" w:rsidRPr="003C4C35" w:rsidRDefault="00BC51CC" w:rsidP="00434FDA">
      <w:pPr>
        <w:numPr>
          <w:ilvl w:val="0"/>
          <w:numId w:val="3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информацию можно обрабатывать на компьютере и передавать по сети</w:t>
      </w:r>
    </w:p>
    <w:p w:rsidR="002A7656" w:rsidRPr="003C4C35" w:rsidRDefault="002A7656" w:rsidP="00DE036C">
      <w:pPr>
        <w:pStyle w:val="a"/>
      </w:pPr>
      <w:r w:rsidRPr="003C4C35">
        <w:t>Процесс, несущий информацию, называется</w:t>
      </w:r>
    </w:p>
    <w:p w:rsidR="002A7656" w:rsidRPr="003C4C35" w:rsidRDefault="002A7656" w:rsidP="00434FDA">
      <w:pPr>
        <w:numPr>
          <w:ilvl w:val="0"/>
          <w:numId w:val="3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сигналом</w:t>
      </w:r>
    </w:p>
    <w:p w:rsidR="002A7656" w:rsidRPr="003C4C35" w:rsidRDefault="002A7656" w:rsidP="00434FDA">
      <w:pPr>
        <w:numPr>
          <w:ilvl w:val="0"/>
          <w:numId w:val="3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сообщением</w:t>
      </w:r>
    </w:p>
    <w:p w:rsidR="002A7656" w:rsidRPr="003C4C35" w:rsidRDefault="002A7656" w:rsidP="00434FDA">
      <w:pPr>
        <w:numPr>
          <w:ilvl w:val="0"/>
          <w:numId w:val="3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данным</w:t>
      </w:r>
    </w:p>
    <w:p w:rsidR="002A7656" w:rsidRPr="003C4C35" w:rsidRDefault="002A7656" w:rsidP="00434FDA">
      <w:pPr>
        <w:numPr>
          <w:ilvl w:val="0"/>
          <w:numId w:val="3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знанием</w:t>
      </w:r>
    </w:p>
    <w:p w:rsidR="00972306" w:rsidRPr="003C4C35" w:rsidRDefault="00972306" w:rsidP="00DE036C">
      <w:pPr>
        <w:pStyle w:val="a"/>
      </w:pPr>
      <w:r w:rsidRPr="003C4C35">
        <w:t>Величина, отношения величин, словосочетание, факт, преобразование и о</w:t>
      </w:r>
      <w:r w:rsidRPr="003C4C35">
        <w:t>б</w:t>
      </w:r>
      <w:r w:rsidRPr="003C4C35">
        <w:t>работка которого позволяет извлечь информацию, называется</w:t>
      </w:r>
    </w:p>
    <w:p w:rsidR="00972306" w:rsidRPr="003C4C35" w:rsidRDefault="00972306" w:rsidP="00434FDA">
      <w:pPr>
        <w:numPr>
          <w:ilvl w:val="0"/>
          <w:numId w:val="3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данным</w:t>
      </w:r>
    </w:p>
    <w:p w:rsidR="00972306" w:rsidRPr="003C4C35" w:rsidRDefault="00972306" w:rsidP="00434FDA">
      <w:pPr>
        <w:numPr>
          <w:ilvl w:val="0"/>
          <w:numId w:val="3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сигналом</w:t>
      </w:r>
    </w:p>
    <w:p w:rsidR="00972306" w:rsidRPr="003C4C35" w:rsidRDefault="00972306" w:rsidP="00434FDA">
      <w:pPr>
        <w:numPr>
          <w:ilvl w:val="0"/>
          <w:numId w:val="3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сообщением</w:t>
      </w:r>
    </w:p>
    <w:p w:rsidR="00972306" w:rsidRPr="003C4C35" w:rsidRDefault="00972306" w:rsidP="00434FDA">
      <w:pPr>
        <w:numPr>
          <w:ilvl w:val="0"/>
          <w:numId w:val="3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знанием</w:t>
      </w:r>
    </w:p>
    <w:p w:rsidR="00972306" w:rsidRPr="003C4C35" w:rsidRDefault="00972306" w:rsidP="00DE036C">
      <w:pPr>
        <w:pStyle w:val="a"/>
      </w:pPr>
      <w:r w:rsidRPr="003C4C35">
        <w:t>Информация, выраженная в определенной форме и подлежащая передаче, называется</w:t>
      </w:r>
    </w:p>
    <w:p w:rsidR="00972306" w:rsidRPr="003C4C35" w:rsidRDefault="00972306" w:rsidP="00434FDA">
      <w:pPr>
        <w:numPr>
          <w:ilvl w:val="0"/>
          <w:numId w:val="3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сообщением</w:t>
      </w:r>
    </w:p>
    <w:p w:rsidR="00972306" w:rsidRPr="003C4C35" w:rsidRDefault="00972306" w:rsidP="00434FDA">
      <w:pPr>
        <w:numPr>
          <w:ilvl w:val="0"/>
          <w:numId w:val="3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сигналом</w:t>
      </w:r>
    </w:p>
    <w:p w:rsidR="00972306" w:rsidRPr="003C4C35" w:rsidRDefault="00972306" w:rsidP="00434FDA">
      <w:pPr>
        <w:numPr>
          <w:ilvl w:val="0"/>
          <w:numId w:val="3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данным</w:t>
      </w:r>
    </w:p>
    <w:p w:rsidR="00972306" w:rsidRPr="003C4C35" w:rsidRDefault="00972306" w:rsidP="00434FDA">
      <w:pPr>
        <w:numPr>
          <w:ilvl w:val="0"/>
          <w:numId w:val="3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знанием</w:t>
      </w:r>
    </w:p>
    <w:p w:rsidR="00972306" w:rsidRPr="003C4C35" w:rsidRDefault="00972306" w:rsidP="00DE036C">
      <w:pPr>
        <w:pStyle w:val="a"/>
      </w:pPr>
      <w:r w:rsidRPr="003C4C35">
        <w:t>Формирование представления информации называется</w:t>
      </w:r>
    </w:p>
    <w:p w:rsidR="00972306" w:rsidRPr="003C4C35" w:rsidRDefault="00972306" w:rsidP="00434FDA">
      <w:pPr>
        <w:numPr>
          <w:ilvl w:val="0"/>
          <w:numId w:val="3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кодированием</w:t>
      </w:r>
    </w:p>
    <w:p w:rsidR="00972306" w:rsidRPr="003C4C35" w:rsidRDefault="00972306" w:rsidP="00434FDA">
      <w:pPr>
        <w:numPr>
          <w:ilvl w:val="0"/>
          <w:numId w:val="3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анализом</w:t>
      </w:r>
    </w:p>
    <w:p w:rsidR="00972306" w:rsidRPr="003C4C35" w:rsidRDefault="00972306" w:rsidP="00434FDA">
      <w:pPr>
        <w:numPr>
          <w:ilvl w:val="0"/>
          <w:numId w:val="3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синтезом</w:t>
      </w:r>
    </w:p>
    <w:p w:rsidR="00972306" w:rsidRPr="003C4C35" w:rsidRDefault="00972306" w:rsidP="00434FDA">
      <w:pPr>
        <w:numPr>
          <w:ilvl w:val="0"/>
          <w:numId w:val="3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интерпретацией</w:t>
      </w:r>
    </w:p>
    <w:p w:rsidR="00517084" w:rsidRPr="003C4C35" w:rsidRDefault="00972306" w:rsidP="00DE036C">
      <w:pPr>
        <w:pStyle w:val="a"/>
      </w:pPr>
      <w:r w:rsidRPr="003C4C35">
        <w:lastRenderedPageBreak/>
        <w:t>Информационные технологии – это</w:t>
      </w:r>
    </w:p>
    <w:p w:rsidR="00972306" w:rsidRPr="003C4C35" w:rsidRDefault="00972306" w:rsidP="00434FDA">
      <w:pPr>
        <w:numPr>
          <w:ilvl w:val="0"/>
          <w:numId w:val="3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современные виды информационного обслуживания, организованные на базе средств вычислительной техники и сре</w:t>
      </w:r>
      <w:proofErr w:type="gramStart"/>
      <w:r w:rsidRPr="003C4C35">
        <w:rPr>
          <w:sz w:val="26"/>
          <w:szCs w:val="26"/>
        </w:rPr>
        <w:t>дств св</w:t>
      </w:r>
      <w:proofErr w:type="gramEnd"/>
      <w:r w:rsidRPr="003C4C35">
        <w:rPr>
          <w:sz w:val="26"/>
          <w:szCs w:val="26"/>
        </w:rPr>
        <w:t>язи</w:t>
      </w:r>
    </w:p>
    <w:p w:rsidR="00972306" w:rsidRPr="003C4C35" w:rsidRDefault="00972306" w:rsidP="00434FDA">
      <w:pPr>
        <w:numPr>
          <w:ilvl w:val="0"/>
          <w:numId w:val="3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технические устройства, на базе новейших научных достижений</w:t>
      </w:r>
    </w:p>
    <w:p w:rsidR="00972306" w:rsidRPr="003C4C35" w:rsidRDefault="00972306" w:rsidP="00434FDA">
      <w:pPr>
        <w:numPr>
          <w:ilvl w:val="0"/>
          <w:numId w:val="3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технические средства информационной коммуникабельности</w:t>
      </w:r>
    </w:p>
    <w:p w:rsidR="00972306" w:rsidRPr="003C4C35" w:rsidRDefault="00972306" w:rsidP="00DE036C">
      <w:pPr>
        <w:pStyle w:val="a"/>
      </w:pPr>
      <w:r w:rsidRPr="003C4C35">
        <w:t>Энтропия – это</w:t>
      </w:r>
    </w:p>
    <w:p w:rsidR="00972306" w:rsidRPr="003C4C35" w:rsidRDefault="00972306" w:rsidP="00434FDA">
      <w:pPr>
        <w:numPr>
          <w:ilvl w:val="0"/>
          <w:numId w:val="3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мера неопределенности, характеризуемая некоторой математической завис</w:t>
      </w:r>
      <w:r w:rsidRPr="003C4C35">
        <w:rPr>
          <w:sz w:val="26"/>
          <w:szCs w:val="26"/>
        </w:rPr>
        <w:t>и</w:t>
      </w:r>
      <w:r w:rsidRPr="003C4C35">
        <w:rPr>
          <w:sz w:val="26"/>
          <w:szCs w:val="26"/>
        </w:rPr>
        <w:t>мостью от совокупности нескольких равновероятных событий</w:t>
      </w:r>
    </w:p>
    <w:p w:rsidR="00972306" w:rsidRPr="003C4C35" w:rsidRDefault="00972306" w:rsidP="00434FDA">
      <w:pPr>
        <w:numPr>
          <w:ilvl w:val="0"/>
          <w:numId w:val="3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семантическое качество информации, описывающее степень информац</w:t>
      </w:r>
      <w:r w:rsidRPr="003C4C35">
        <w:rPr>
          <w:sz w:val="26"/>
          <w:szCs w:val="26"/>
        </w:rPr>
        <w:t>и</w:t>
      </w:r>
      <w:r w:rsidRPr="003C4C35">
        <w:rPr>
          <w:sz w:val="26"/>
          <w:szCs w:val="26"/>
        </w:rPr>
        <w:t>онной ценности</w:t>
      </w:r>
    </w:p>
    <w:p w:rsidR="00DE036C" w:rsidRPr="003C4C35" w:rsidRDefault="00DE036C" w:rsidP="00434FDA">
      <w:pPr>
        <w:numPr>
          <w:ilvl w:val="0"/>
          <w:numId w:val="3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мера информационного взаимодействия в обществе, используемая для ко</w:t>
      </w:r>
      <w:r w:rsidRPr="003C4C35">
        <w:rPr>
          <w:sz w:val="26"/>
          <w:szCs w:val="26"/>
        </w:rPr>
        <w:t>м</w:t>
      </w:r>
      <w:r w:rsidRPr="003C4C35">
        <w:rPr>
          <w:sz w:val="26"/>
          <w:szCs w:val="26"/>
        </w:rPr>
        <w:t>пьютерного моделирования</w:t>
      </w:r>
    </w:p>
    <w:p w:rsidR="00972306" w:rsidRPr="003C4C35" w:rsidRDefault="00DE036C" w:rsidP="00DE036C">
      <w:pPr>
        <w:pStyle w:val="a"/>
      </w:pPr>
      <w:r w:rsidRPr="003C4C35">
        <w:t>Реквизит, (как свойство информационного объекта) – это</w:t>
      </w:r>
    </w:p>
    <w:p w:rsidR="00DE036C" w:rsidRPr="003C4C35" w:rsidRDefault="00DE036C" w:rsidP="00434FDA">
      <w:pPr>
        <w:numPr>
          <w:ilvl w:val="0"/>
          <w:numId w:val="3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логически неделимый информационный элемент, описывающий определе</w:t>
      </w:r>
      <w:r w:rsidRPr="003C4C35">
        <w:rPr>
          <w:sz w:val="26"/>
          <w:szCs w:val="26"/>
        </w:rPr>
        <w:t>н</w:t>
      </w:r>
      <w:r w:rsidRPr="003C4C35">
        <w:rPr>
          <w:sz w:val="26"/>
          <w:szCs w:val="26"/>
        </w:rPr>
        <w:t>ное свойство объекта, процесса, явления и т.п.</w:t>
      </w:r>
    </w:p>
    <w:p w:rsidR="00DE036C" w:rsidRPr="003C4C35" w:rsidRDefault="00DE036C" w:rsidP="00434FDA">
      <w:pPr>
        <w:numPr>
          <w:ilvl w:val="0"/>
          <w:numId w:val="3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объект, подлежащий конфискации</w:t>
      </w:r>
    </w:p>
    <w:p w:rsidR="00DE036C" w:rsidRPr="003C4C35" w:rsidRDefault="00DE036C" w:rsidP="00434FDA">
      <w:pPr>
        <w:numPr>
          <w:ilvl w:val="0"/>
          <w:numId w:val="3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одежда актеров и оборудования для спектакля</w:t>
      </w:r>
    </w:p>
    <w:p w:rsidR="00DE036C" w:rsidRPr="003C4C35" w:rsidRDefault="00DE036C" w:rsidP="00434FDA">
      <w:pPr>
        <w:numPr>
          <w:ilvl w:val="0"/>
          <w:numId w:val="3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компьютерное описание объекта</w:t>
      </w:r>
    </w:p>
    <w:p w:rsidR="00DE036C" w:rsidRPr="003C4C35" w:rsidRDefault="00DE036C" w:rsidP="00DE036C">
      <w:pPr>
        <w:pStyle w:val="a"/>
      </w:pPr>
      <w:r w:rsidRPr="003C4C35">
        <w:t>Репрезентативность информации связана</w:t>
      </w:r>
    </w:p>
    <w:p w:rsidR="00DE036C" w:rsidRPr="003C4C35" w:rsidRDefault="00DE036C" w:rsidP="00434FDA">
      <w:pPr>
        <w:numPr>
          <w:ilvl w:val="0"/>
          <w:numId w:val="3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 правильностью ее отбора и формирования в целях адекватного отражения свойств объекта</w:t>
      </w:r>
    </w:p>
    <w:p w:rsidR="00DE036C" w:rsidRPr="003C4C35" w:rsidRDefault="00DE036C" w:rsidP="00434FDA">
      <w:pPr>
        <w:numPr>
          <w:ilvl w:val="0"/>
          <w:numId w:val="3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совокупностью представления данных</w:t>
      </w:r>
    </w:p>
    <w:p w:rsidR="00DE036C" w:rsidRPr="003C4C35" w:rsidRDefault="00DE036C" w:rsidP="00434FDA">
      <w:pPr>
        <w:numPr>
          <w:ilvl w:val="0"/>
          <w:numId w:val="3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 логическим анализом обрабатываемой информации</w:t>
      </w:r>
    </w:p>
    <w:p w:rsidR="00DE036C" w:rsidRPr="003C4C35" w:rsidRDefault="00AA4E9C" w:rsidP="00DE036C">
      <w:pPr>
        <w:pStyle w:val="a"/>
      </w:pPr>
      <w:r w:rsidRPr="003C4C35">
        <w:t>С точки зрения семиотики сообщение с точки зрения допустимости, "пр</w:t>
      </w:r>
      <w:r w:rsidRPr="003C4C35">
        <w:t>а</w:t>
      </w:r>
      <w:r w:rsidRPr="003C4C35">
        <w:t>вильности" его структуры безотносительно к смыслу рассматрив</w:t>
      </w:r>
      <w:r w:rsidRPr="003C4C35">
        <w:t>а</w:t>
      </w:r>
      <w:r w:rsidRPr="003C4C35">
        <w:t xml:space="preserve">ется </w:t>
      </w:r>
      <w:proofErr w:type="gramStart"/>
      <w:r w:rsidRPr="003C4C35">
        <w:t>на</w:t>
      </w:r>
      <w:proofErr w:type="gramEnd"/>
    </w:p>
    <w:p w:rsidR="00AA4E9C" w:rsidRPr="003C4C35" w:rsidRDefault="00AA4E9C" w:rsidP="00434FDA">
      <w:pPr>
        <w:numPr>
          <w:ilvl w:val="0"/>
          <w:numId w:val="2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синтаксическом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AA4E9C" w:rsidRPr="003C4C35" w:rsidRDefault="00AA4E9C" w:rsidP="00434FDA">
      <w:pPr>
        <w:numPr>
          <w:ilvl w:val="0"/>
          <w:numId w:val="2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семантическом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AA4E9C" w:rsidRPr="003C4C35" w:rsidRDefault="00AA4E9C" w:rsidP="00434FDA">
      <w:pPr>
        <w:numPr>
          <w:ilvl w:val="0"/>
          <w:numId w:val="2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прагматическом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AA4E9C" w:rsidRPr="003C4C35" w:rsidRDefault="00AA4E9C" w:rsidP="00434FDA">
      <w:pPr>
        <w:numPr>
          <w:ilvl w:val="0"/>
          <w:numId w:val="2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мезоатомном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AA4E9C" w:rsidRPr="003C4C35" w:rsidRDefault="00AA4E9C" w:rsidP="00434FDA">
      <w:pPr>
        <w:numPr>
          <w:ilvl w:val="0"/>
          <w:numId w:val="2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гиперболическом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AA4E9C" w:rsidRPr="003C4C35" w:rsidRDefault="00BA2B25" w:rsidP="00DE036C">
      <w:pPr>
        <w:pStyle w:val="a"/>
      </w:pPr>
      <w:r w:rsidRPr="003C4C35">
        <w:t>С точки зрения семиотики сообщение с точки зрения его смысла рассма</w:t>
      </w:r>
      <w:r w:rsidRPr="003C4C35">
        <w:t>т</w:t>
      </w:r>
      <w:r w:rsidRPr="003C4C35">
        <w:t xml:space="preserve">ривается </w:t>
      </w:r>
      <w:proofErr w:type="gramStart"/>
      <w:r w:rsidRPr="003C4C35">
        <w:t>на</w:t>
      </w:r>
      <w:proofErr w:type="gramEnd"/>
    </w:p>
    <w:p w:rsidR="00BA2B25" w:rsidRPr="003C4C35" w:rsidRDefault="00BA2B25" w:rsidP="00434FDA">
      <w:pPr>
        <w:numPr>
          <w:ilvl w:val="0"/>
          <w:numId w:val="4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синтаксическом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BA2B25" w:rsidRPr="003C4C35" w:rsidRDefault="00BA2B25" w:rsidP="00434FDA">
      <w:pPr>
        <w:numPr>
          <w:ilvl w:val="0"/>
          <w:numId w:val="4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семантическом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BA2B25" w:rsidRPr="003C4C35" w:rsidRDefault="00BA2B25" w:rsidP="00434FDA">
      <w:pPr>
        <w:numPr>
          <w:ilvl w:val="0"/>
          <w:numId w:val="4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прагматическом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BA2B25" w:rsidRPr="003C4C35" w:rsidRDefault="00BA2B25" w:rsidP="00434FDA">
      <w:pPr>
        <w:numPr>
          <w:ilvl w:val="0"/>
          <w:numId w:val="4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мезоатомном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BA2B25" w:rsidRPr="003C4C35" w:rsidRDefault="00BA2B25" w:rsidP="00434FDA">
      <w:pPr>
        <w:numPr>
          <w:ilvl w:val="0"/>
          <w:numId w:val="4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гиперболическом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BA2B25" w:rsidRPr="003C4C35" w:rsidRDefault="00BA2B25" w:rsidP="00DE036C">
      <w:pPr>
        <w:pStyle w:val="a"/>
      </w:pPr>
      <w:r w:rsidRPr="003C4C35">
        <w:t xml:space="preserve">С точки зрения семиотики сообщение с точки зрения целей его передачи и приема рассматривается </w:t>
      </w:r>
      <w:proofErr w:type="gramStart"/>
      <w:r w:rsidRPr="003C4C35">
        <w:t>на</w:t>
      </w:r>
      <w:proofErr w:type="gramEnd"/>
    </w:p>
    <w:p w:rsidR="00BA2B25" w:rsidRPr="003C4C35" w:rsidRDefault="00BA2B25" w:rsidP="00434FDA">
      <w:pPr>
        <w:numPr>
          <w:ilvl w:val="0"/>
          <w:numId w:val="4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синтаксическом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BA2B25" w:rsidRPr="003C4C35" w:rsidRDefault="00BA2B25" w:rsidP="00434FDA">
      <w:pPr>
        <w:numPr>
          <w:ilvl w:val="0"/>
          <w:numId w:val="4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семантическом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BA2B25" w:rsidRPr="003C4C35" w:rsidRDefault="00BA2B25" w:rsidP="00434FDA">
      <w:pPr>
        <w:numPr>
          <w:ilvl w:val="0"/>
          <w:numId w:val="4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прагматическом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BA2B25" w:rsidRPr="003C4C35" w:rsidRDefault="00BA2B25" w:rsidP="00434FDA">
      <w:pPr>
        <w:numPr>
          <w:ilvl w:val="0"/>
          <w:numId w:val="4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мезоатомном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BA2B25" w:rsidRPr="003C4C35" w:rsidRDefault="00BA2B25" w:rsidP="00434FDA">
      <w:pPr>
        <w:numPr>
          <w:ilvl w:val="0"/>
          <w:numId w:val="4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гиперболическом </w:t>
      </w:r>
      <w:proofErr w:type="gramStart"/>
      <w:r w:rsidRPr="003C4C35">
        <w:rPr>
          <w:sz w:val="26"/>
          <w:szCs w:val="26"/>
        </w:rPr>
        <w:t>уровне</w:t>
      </w:r>
      <w:proofErr w:type="gramEnd"/>
    </w:p>
    <w:p w:rsidR="006C7F1A" w:rsidRPr="003C4C35" w:rsidRDefault="006C7F1A" w:rsidP="00DE036C">
      <w:pPr>
        <w:pStyle w:val="a"/>
      </w:pPr>
      <w:r w:rsidRPr="003C4C35">
        <w:lastRenderedPageBreak/>
        <w:t>Коэффициент (степень) информативности (лаконичность) определ</w:t>
      </w:r>
      <w:r w:rsidRPr="003C4C35">
        <w:t>я</w:t>
      </w:r>
      <w:r w:rsidRPr="003C4C35">
        <w:t>ется</w:t>
      </w:r>
    </w:p>
    <w:p w:rsidR="006C7F1A" w:rsidRPr="003C4C35" w:rsidRDefault="006C7F1A" w:rsidP="00434FDA">
      <w:pPr>
        <w:numPr>
          <w:ilvl w:val="0"/>
          <w:numId w:val="4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отношением количества информации к объему данных</w:t>
      </w:r>
    </w:p>
    <w:p w:rsidR="006C7F1A" w:rsidRPr="003C4C35" w:rsidRDefault="006C7F1A" w:rsidP="00434FDA">
      <w:pPr>
        <w:numPr>
          <w:ilvl w:val="0"/>
          <w:numId w:val="4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скоростной характеристикой передачи информации</w:t>
      </w:r>
    </w:p>
    <w:p w:rsidR="006C7F1A" w:rsidRPr="003C4C35" w:rsidRDefault="006C7F1A" w:rsidP="00434FDA">
      <w:pPr>
        <w:numPr>
          <w:ilvl w:val="0"/>
          <w:numId w:val="4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краткостью сообщения</w:t>
      </w:r>
    </w:p>
    <w:p w:rsidR="006C7F1A" w:rsidRPr="003C4C35" w:rsidRDefault="006C7F1A" w:rsidP="00434FDA">
      <w:pPr>
        <w:numPr>
          <w:ilvl w:val="0"/>
          <w:numId w:val="4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возможностью распознать сообщение</w:t>
      </w:r>
    </w:p>
    <w:p w:rsidR="006C7F1A" w:rsidRPr="003C4C35" w:rsidRDefault="006C7F1A" w:rsidP="00DE036C">
      <w:pPr>
        <w:pStyle w:val="a"/>
      </w:pPr>
      <w:r w:rsidRPr="003C4C35">
        <w:t>Тезаурус означает</w:t>
      </w:r>
    </w:p>
    <w:p w:rsidR="006C7F1A" w:rsidRPr="003C4C35" w:rsidRDefault="006C7F1A" w:rsidP="00434FDA">
      <w:pPr>
        <w:numPr>
          <w:ilvl w:val="0"/>
          <w:numId w:val="4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совокупность сведений, которыми располагает пользователь или система</w:t>
      </w:r>
    </w:p>
    <w:p w:rsidR="006C7F1A" w:rsidRPr="003C4C35" w:rsidRDefault="006C7F1A" w:rsidP="00434FDA">
      <w:pPr>
        <w:numPr>
          <w:ilvl w:val="0"/>
          <w:numId w:val="4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язык общения между пользователем и системой</w:t>
      </w:r>
    </w:p>
    <w:p w:rsidR="006C7F1A" w:rsidRPr="003C4C35" w:rsidRDefault="006C7F1A" w:rsidP="00434FDA">
      <w:pPr>
        <w:numPr>
          <w:ilvl w:val="0"/>
          <w:numId w:val="4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тезисы для формирования отчетной информации</w:t>
      </w:r>
    </w:p>
    <w:p w:rsidR="000819FA" w:rsidRPr="003C4C35" w:rsidRDefault="000819FA" w:rsidP="00434FDA">
      <w:pPr>
        <w:numPr>
          <w:ilvl w:val="0"/>
          <w:numId w:val="4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созвездие</w:t>
      </w:r>
    </w:p>
    <w:p w:rsidR="000819FA" w:rsidRPr="003C4C35" w:rsidRDefault="000819FA" w:rsidP="00434FDA">
      <w:pPr>
        <w:numPr>
          <w:ilvl w:val="0"/>
          <w:numId w:val="4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латинское название информации</w:t>
      </w:r>
    </w:p>
    <w:p w:rsidR="00D47C60" w:rsidRPr="003C4C35" w:rsidRDefault="00D47C60" w:rsidP="00DE036C">
      <w:pPr>
        <w:pStyle w:val="a"/>
      </w:pPr>
      <w:r w:rsidRPr="003C4C35">
        <w:t>Что является функцией процессора?</w:t>
      </w:r>
    </w:p>
    <w:p w:rsidR="00D47C60" w:rsidRPr="003C4C35" w:rsidRDefault="00D47C60" w:rsidP="00434FDA">
      <w:pPr>
        <w:numPr>
          <w:ilvl w:val="0"/>
          <w:numId w:val="4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Выполнение вычислений</w:t>
      </w:r>
    </w:p>
    <w:p w:rsidR="00D47C60" w:rsidRPr="003C4C35" w:rsidRDefault="00D47C60" w:rsidP="00434FDA">
      <w:pPr>
        <w:numPr>
          <w:ilvl w:val="0"/>
          <w:numId w:val="4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Временное хранение информации</w:t>
      </w:r>
    </w:p>
    <w:p w:rsidR="00D47C60" w:rsidRPr="003C4C35" w:rsidRDefault="00D47C60" w:rsidP="00434FDA">
      <w:pPr>
        <w:numPr>
          <w:ilvl w:val="0"/>
          <w:numId w:val="4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Временное хранение информации</w:t>
      </w:r>
    </w:p>
    <w:p w:rsidR="00D47C60" w:rsidRPr="003C4C35" w:rsidRDefault="00D47C60" w:rsidP="00434FDA">
      <w:pPr>
        <w:numPr>
          <w:ilvl w:val="0"/>
          <w:numId w:val="4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Вывод информации на экран</w:t>
      </w:r>
    </w:p>
    <w:p w:rsidR="00D47C60" w:rsidRPr="003C4C35" w:rsidRDefault="00D47C60" w:rsidP="00DE036C">
      <w:pPr>
        <w:pStyle w:val="a"/>
      </w:pPr>
      <w:r w:rsidRPr="003C4C35">
        <w:t xml:space="preserve">Основной </w:t>
      </w:r>
      <w:proofErr w:type="gramStart"/>
      <w:r w:rsidRPr="003C4C35">
        <w:t>функцией</w:t>
      </w:r>
      <w:proofErr w:type="gramEnd"/>
      <w:r w:rsidRPr="003C4C35">
        <w:t xml:space="preserve"> какого устройства является восприятие текстовой и графической информации?</w:t>
      </w:r>
    </w:p>
    <w:p w:rsidR="00D47C60" w:rsidRPr="003C4C35" w:rsidRDefault="00D47C60" w:rsidP="00434FDA">
      <w:pPr>
        <w:numPr>
          <w:ilvl w:val="0"/>
          <w:numId w:val="4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Сканер</w:t>
      </w:r>
    </w:p>
    <w:p w:rsidR="00D47C60" w:rsidRPr="003C4C35" w:rsidRDefault="00D47C60" w:rsidP="00434FDA">
      <w:pPr>
        <w:numPr>
          <w:ilvl w:val="0"/>
          <w:numId w:val="4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Принтер</w:t>
      </w:r>
    </w:p>
    <w:p w:rsidR="00D47C60" w:rsidRPr="003C4C35" w:rsidRDefault="00D47C60" w:rsidP="00434FDA">
      <w:pPr>
        <w:numPr>
          <w:ilvl w:val="0"/>
          <w:numId w:val="4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Жёсткий диск</w:t>
      </w:r>
    </w:p>
    <w:p w:rsidR="00D47C60" w:rsidRPr="003C4C35" w:rsidRDefault="00D47C60" w:rsidP="00434FDA">
      <w:pPr>
        <w:numPr>
          <w:ilvl w:val="0"/>
          <w:numId w:val="4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Оперативная память</w:t>
      </w:r>
    </w:p>
    <w:p w:rsidR="00D47C60" w:rsidRPr="003C4C35" w:rsidRDefault="00D47C60" w:rsidP="00DE036C">
      <w:pPr>
        <w:pStyle w:val="a"/>
      </w:pPr>
      <w:r w:rsidRPr="003C4C35">
        <w:t>Что является единицей измерения объёма оперативной памяти?</w:t>
      </w:r>
    </w:p>
    <w:p w:rsidR="00D47C60" w:rsidRPr="003C4C35" w:rsidRDefault="00D47C60" w:rsidP="00434FDA">
      <w:pPr>
        <w:numPr>
          <w:ilvl w:val="0"/>
          <w:numId w:val="4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Герц и производные единицы</w:t>
      </w:r>
    </w:p>
    <w:p w:rsidR="00D47C60" w:rsidRPr="003C4C35" w:rsidRDefault="00D47C60" w:rsidP="00434FDA">
      <w:pPr>
        <w:numPr>
          <w:ilvl w:val="0"/>
          <w:numId w:val="4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Байт и производные единицы</w:t>
      </w:r>
    </w:p>
    <w:p w:rsidR="00D47C60" w:rsidRPr="003C4C35" w:rsidRDefault="00D47C60" w:rsidP="00434FDA">
      <w:pPr>
        <w:numPr>
          <w:ilvl w:val="0"/>
          <w:numId w:val="4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Количество точек на дюйм (</w:t>
      </w:r>
      <w:r w:rsidRPr="003C4C35">
        <w:rPr>
          <w:sz w:val="26"/>
          <w:szCs w:val="26"/>
          <w:lang w:val="en-US"/>
        </w:rPr>
        <w:t>dpi</w:t>
      </w:r>
      <w:r w:rsidRPr="003C4C35">
        <w:rPr>
          <w:sz w:val="26"/>
          <w:szCs w:val="26"/>
        </w:rPr>
        <w:t>)</w:t>
      </w:r>
    </w:p>
    <w:p w:rsidR="00D47C60" w:rsidRPr="003C4C35" w:rsidRDefault="00D47C60" w:rsidP="00434FDA">
      <w:pPr>
        <w:numPr>
          <w:ilvl w:val="0"/>
          <w:numId w:val="4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Мм</w:t>
      </w:r>
      <w:r w:rsidRPr="003C4C35">
        <w:rPr>
          <w:sz w:val="26"/>
          <w:szCs w:val="26"/>
          <w:vertAlign w:val="superscript"/>
        </w:rPr>
        <w:t>3</w:t>
      </w:r>
    </w:p>
    <w:p w:rsidR="00D47C60" w:rsidRPr="003C4C35" w:rsidRDefault="00D47C60" w:rsidP="00DE036C">
      <w:pPr>
        <w:pStyle w:val="a"/>
      </w:pPr>
      <w:r w:rsidRPr="003C4C35">
        <w:t xml:space="preserve">Чему равна единица измерения, обозначаемая 1 </w:t>
      </w:r>
      <w:proofErr w:type="spellStart"/>
      <w:r w:rsidRPr="003C4C35">
        <w:t>dpi</w:t>
      </w:r>
      <w:proofErr w:type="spellEnd"/>
      <w:r w:rsidRPr="003C4C35">
        <w:t>?</w:t>
      </w:r>
    </w:p>
    <w:p w:rsidR="00D47C60" w:rsidRPr="003C4C35" w:rsidRDefault="00D47C60" w:rsidP="00434FDA">
      <w:pPr>
        <w:numPr>
          <w:ilvl w:val="0"/>
          <w:numId w:val="4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Количеству точек на 1 дюйм</w:t>
      </w:r>
    </w:p>
    <w:p w:rsidR="00D47C60" w:rsidRPr="003C4C35" w:rsidRDefault="00D47C60" w:rsidP="00434FDA">
      <w:pPr>
        <w:numPr>
          <w:ilvl w:val="0"/>
          <w:numId w:val="4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Количеству точек на 1 мм</w:t>
      </w:r>
    </w:p>
    <w:p w:rsidR="00D47C60" w:rsidRPr="003C4C35" w:rsidRDefault="00D47C60" w:rsidP="00434FDA">
      <w:pPr>
        <w:numPr>
          <w:ilvl w:val="0"/>
          <w:numId w:val="4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Количеству точек на экране</w:t>
      </w:r>
    </w:p>
    <w:p w:rsidR="00D47C60" w:rsidRPr="003C4C35" w:rsidRDefault="00D47C60" w:rsidP="00434FDA">
      <w:pPr>
        <w:numPr>
          <w:ilvl w:val="0"/>
          <w:numId w:val="4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Количеству точек на 1 см</w:t>
      </w:r>
    </w:p>
    <w:p w:rsidR="002530DB" w:rsidRPr="003C4C35" w:rsidRDefault="002530DB" w:rsidP="00DE036C">
      <w:pPr>
        <w:pStyle w:val="a"/>
      </w:pPr>
      <w:r w:rsidRPr="003C4C35">
        <w:t>Один Терабайт равен</w:t>
      </w:r>
    </w:p>
    <w:p w:rsidR="002530DB" w:rsidRPr="003C4C35" w:rsidRDefault="002530DB" w:rsidP="00434FDA">
      <w:pPr>
        <w:numPr>
          <w:ilvl w:val="0"/>
          <w:numId w:val="5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2</w:t>
      </w:r>
      <w:r w:rsidRPr="003C4C35">
        <w:rPr>
          <w:sz w:val="26"/>
          <w:szCs w:val="26"/>
          <w:vertAlign w:val="superscript"/>
        </w:rPr>
        <w:t>10</w:t>
      </w:r>
      <w:r w:rsidRPr="003C4C35">
        <w:rPr>
          <w:sz w:val="26"/>
          <w:szCs w:val="26"/>
        </w:rPr>
        <w:t xml:space="preserve"> Гбайт</w:t>
      </w:r>
    </w:p>
    <w:p w:rsidR="002530DB" w:rsidRPr="003C4C35" w:rsidRDefault="002530DB" w:rsidP="00434FDA">
      <w:pPr>
        <w:numPr>
          <w:ilvl w:val="0"/>
          <w:numId w:val="5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10</w:t>
      </w:r>
      <w:r w:rsidRPr="003C4C35">
        <w:rPr>
          <w:sz w:val="26"/>
          <w:szCs w:val="26"/>
          <w:vertAlign w:val="superscript"/>
        </w:rPr>
        <w:t>15</w:t>
      </w:r>
      <w:r w:rsidRPr="003C4C35">
        <w:rPr>
          <w:sz w:val="26"/>
          <w:szCs w:val="26"/>
        </w:rPr>
        <w:t xml:space="preserve"> байт</w:t>
      </w:r>
    </w:p>
    <w:p w:rsidR="002530DB" w:rsidRPr="003C4C35" w:rsidRDefault="002530DB" w:rsidP="00434FDA">
      <w:pPr>
        <w:numPr>
          <w:ilvl w:val="0"/>
          <w:numId w:val="5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2</w:t>
      </w:r>
      <w:r w:rsidR="00161B79" w:rsidRPr="003C4C35">
        <w:rPr>
          <w:sz w:val="26"/>
          <w:szCs w:val="26"/>
          <w:vertAlign w:val="superscript"/>
        </w:rPr>
        <w:t>1</w:t>
      </w:r>
      <w:r w:rsidRPr="003C4C35">
        <w:rPr>
          <w:sz w:val="26"/>
          <w:szCs w:val="26"/>
          <w:vertAlign w:val="superscript"/>
        </w:rPr>
        <w:t>00</w:t>
      </w:r>
      <w:r w:rsidRPr="003C4C35">
        <w:rPr>
          <w:sz w:val="26"/>
          <w:szCs w:val="26"/>
        </w:rPr>
        <w:t xml:space="preserve"> Мбайт</w:t>
      </w:r>
    </w:p>
    <w:p w:rsidR="002530DB" w:rsidRPr="003C4C35" w:rsidRDefault="002530DB" w:rsidP="00434FDA">
      <w:pPr>
        <w:numPr>
          <w:ilvl w:val="0"/>
          <w:numId w:val="5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2</w:t>
      </w:r>
      <w:r w:rsidRPr="003C4C35">
        <w:rPr>
          <w:sz w:val="26"/>
          <w:szCs w:val="26"/>
          <w:vertAlign w:val="superscript"/>
        </w:rPr>
        <w:t>20</w:t>
      </w:r>
      <w:r w:rsidRPr="003C4C35">
        <w:rPr>
          <w:sz w:val="26"/>
          <w:szCs w:val="26"/>
        </w:rPr>
        <w:t xml:space="preserve"> Мбайт</w:t>
      </w:r>
    </w:p>
    <w:p w:rsidR="00161B79" w:rsidRPr="003C4C35" w:rsidRDefault="00161B79" w:rsidP="00161B79">
      <w:pPr>
        <w:pStyle w:val="a"/>
      </w:pPr>
      <w:r w:rsidRPr="003C4C35">
        <w:t>Один Петабайт равен</w:t>
      </w:r>
    </w:p>
    <w:p w:rsidR="00161B79" w:rsidRPr="003C4C35" w:rsidRDefault="00161B79" w:rsidP="00434FDA">
      <w:pPr>
        <w:numPr>
          <w:ilvl w:val="0"/>
          <w:numId w:val="5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2</w:t>
      </w:r>
      <w:r w:rsidRPr="003C4C35">
        <w:rPr>
          <w:sz w:val="26"/>
          <w:szCs w:val="26"/>
          <w:vertAlign w:val="superscript"/>
        </w:rPr>
        <w:t>10</w:t>
      </w:r>
      <w:r w:rsidRPr="003C4C35">
        <w:rPr>
          <w:sz w:val="26"/>
          <w:szCs w:val="26"/>
        </w:rPr>
        <w:t xml:space="preserve"> Тбайт</w:t>
      </w:r>
    </w:p>
    <w:p w:rsidR="00161B79" w:rsidRPr="003C4C35" w:rsidRDefault="00161B79" w:rsidP="00434FDA">
      <w:pPr>
        <w:numPr>
          <w:ilvl w:val="0"/>
          <w:numId w:val="5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10</w:t>
      </w:r>
      <w:r w:rsidRPr="003C4C35">
        <w:rPr>
          <w:sz w:val="26"/>
          <w:szCs w:val="26"/>
          <w:vertAlign w:val="superscript"/>
        </w:rPr>
        <w:t>15</w:t>
      </w:r>
      <w:r w:rsidRPr="003C4C35">
        <w:rPr>
          <w:sz w:val="26"/>
          <w:szCs w:val="26"/>
        </w:rPr>
        <w:t xml:space="preserve"> Тбайт</w:t>
      </w:r>
    </w:p>
    <w:p w:rsidR="00161B79" w:rsidRPr="003C4C35" w:rsidRDefault="00161B79" w:rsidP="00434FDA">
      <w:pPr>
        <w:numPr>
          <w:ilvl w:val="0"/>
          <w:numId w:val="5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2</w:t>
      </w:r>
      <w:r w:rsidRPr="003C4C35">
        <w:rPr>
          <w:sz w:val="26"/>
          <w:szCs w:val="26"/>
          <w:vertAlign w:val="superscript"/>
        </w:rPr>
        <w:t>200</w:t>
      </w:r>
      <w:r w:rsidRPr="003C4C35">
        <w:rPr>
          <w:sz w:val="26"/>
          <w:szCs w:val="26"/>
        </w:rPr>
        <w:t xml:space="preserve"> Мбайт</w:t>
      </w:r>
    </w:p>
    <w:p w:rsidR="00161B79" w:rsidRPr="003C4C35" w:rsidRDefault="00161B79" w:rsidP="00434FDA">
      <w:pPr>
        <w:numPr>
          <w:ilvl w:val="0"/>
          <w:numId w:val="5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2</w:t>
      </w:r>
      <w:r w:rsidRPr="003C4C35">
        <w:rPr>
          <w:sz w:val="26"/>
          <w:szCs w:val="26"/>
          <w:vertAlign w:val="superscript"/>
        </w:rPr>
        <w:t>20</w:t>
      </w:r>
      <w:r w:rsidRPr="003C4C35">
        <w:rPr>
          <w:sz w:val="26"/>
          <w:szCs w:val="26"/>
        </w:rPr>
        <w:t xml:space="preserve"> Мбайт</w:t>
      </w:r>
    </w:p>
    <w:p w:rsidR="002720DC" w:rsidRPr="003C4C35" w:rsidRDefault="002720DC" w:rsidP="00DE036C">
      <w:pPr>
        <w:pStyle w:val="a"/>
      </w:pPr>
      <w:r w:rsidRPr="003C4C35">
        <w:lastRenderedPageBreak/>
        <w:t>Операционная система – это </w:t>
      </w:r>
    </w:p>
    <w:p w:rsidR="002720DC" w:rsidRPr="003C4C35" w:rsidRDefault="002720DC" w:rsidP="00434FDA">
      <w:pPr>
        <w:numPr>
          <w:ilvl w:val="0"/>
          <w:numId w:val="4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Программа, управляющая компьютером</w:t>
      </w:r>
      <w:r w:rsidRPr="003C4C35">
        <w:t xml:space="preserve"> </w:t>
      </w:r>
      <w:r w:rsidRPr="003C4C35">
        <w:rPr>
          <w:sz w:val="26"/>
          <w:szCs w:val="26"/>
        </w:rPr>
        <w:t>и обеспечивающая связь с пользов</w:t>
      </w:r>
      <w:r w:rsidRPr="003C4C35">
        <w:rPr>
          <w:sz w:val="26"/>
          <w:szCs w:val="26"/>
        </w:rPr>
        <w:t>а</w:t>
      </w:r>
      <w:r w:rsidRPr="003C4C35">
        <w:rPr>
          <w:sz w:val="26"/>
          <w:szCs w:val="26"/>
        </w:rPr>
        <w:t>телем</w:t>
      </w:r>
    </w:p>
    <w:p w:rsidR="002720DC" w:rsidRPr="003C4C35" w:rsidRDefault="002720DC" w:rsidP="00434FDA">
      <w:pPr>
        <w:numPr>
          <w:ilvl w:val="0"/>
          <w:numId w:val="4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Программа, позволяющая работать с внешними или внутренними устро</w:t>
      </w:r>
      <w:r w:rsidRPr="003C4C35">
        <w:rPr>
          <w:sz w:val="26"/>
          <w:szCs w:val="26"/>
        </w:rPr>
        <w:t>й</w:t>
      </w:r>
      <w:r w:rsidRPr="003C4C35">
        <w:rPr>
          <w:sz w:val="26"/>
          <w:szCs w:val="26"/>
        </w:rPr>
        <w:t>ствами</w:t>
      </w:r>
    </w:p>
    <w:p w:rsidR="002720DC" w:rsidRPr="003C4C35" w:rsidRDefault="002720DC" w:rsidP="00434FDA">
      <w:pPr>
        <w:numPr>
          <w:ilvl w:val="0"/>
          <w:numId w:val="4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Программа, обеспечивающая наглядный способ работы с компьютером</w:t>
      </w:r>
    </w:p>
    <w:p w:rsidR="002720DC" w:rsidRPr="003C4C35" w:rsidRDefault="002720DC" w:rsidP="00434FDA">
      <w:pPr>
        <w:numPr>
          <w:ilvl w:val="0"/>
          <w:numId w:val="4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Программа вспомогательного назначения</w:t>
      </w:r>
    </w:p>
    <w:p w:rsidR="002720DC" w:rsidRPr="003C4C35" w:rsidRDefault="002720DC" w:rsidP="00DE036C">
      <w:pPr>
        <w:pStyle w:val="a"/>
      </w:pPr>
      <w:r w:rsidRPr="003C4C35">
        <w:t>К какому типу относятся файлы, имеющие расширение .</w:t>
      </w:r>
      <w:proofErr w:type="spellStart"/>
      <w:r w:rsidRPr="003C4C35">
        <w:t>txt</w:t>
      </w:r>
      <w:proofErr w:type="spellEnd"/>
      <w:r w:rsidRPr="003C4C35">
        <w:t>?</w:t>
      </w:r>
    </w:p>
    <w:p w:rsidR="002720DC" w:rsidRPr="003C4C35" w:rsidRDefault="002720DC" w:rsidP="00434FDA">
      <w:pPr>
        <w:numPr>
          <w:ilvl w:val="0"/>
          <w:numId w:val="5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Пользовательские</w:t>
      </w:r>
    </w:p>
    <w:p w:rsidR="002720DC" w:rsidRPr="003C4C35" w:rsidRDefault="002720DC" w:rsidP="00434FDA">
      <w:pPr>
        <w:numPr>
          <w:ilvl w:val="0"/>
          <w:numId w:val="5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Командные и системные</w:t>
      </w:r>
    </w:p>
    <w:p w:rsidR="002720DC" w:rsidRPr="003C4C35" w:rsidRDefault="002720DC" w:rsidP="00434FDA">
      <w:pPr>
        <w:numPr>
          <w:ilvl w:val="0"/>
          <w:numId w:val="5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Базы данных</w:t>
      </w:r>
    </w:p>
    <w:p w:rsidR="002720DC" w:rsidRPr="003C4C35" w:rsidRDefault="002720DC" w:rsidP="00434FDA">
      <w:pPr>
        <w:numPr>
          <w:ilvl w:val="0"/>
          <w:numId w:val="5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Языки программирования</w:t>
      </w:r>
    </w:p>
    <w:p w:rsidR="002720DC" w:rsidRPr="003C4C35" w:rsidRDefault="002720DC" w:rsidP="002720DC">
      <w:pPr>
        <w:pStyle w:val="a"/>
      </w:pPr>
      <w:r w:rsidRPr="003C4C35">
        <w:t>Какой команде соответствует сочетание горячих клавиш Alt+F4? в опер</w:t>
      </w:r>
      <w:r w:rsidRPr="003C4C35">
        <w:t>а</w:t>
      </w:r>
      <w:r w:rsidRPr="003C4C35">
        <w:t xml:space="preserve">ционной системе </w:t>
      </w:r>
      <w:proofErr w:type="spellStart"/>
      <w:r w:rsidRPr="003C4C35">
        <w:t>Windows</w:t>
      </w:r>
      <w:proofErr w:type="spellEnd"/>
      <w:r w:rsidRPr="003C4C35">
        <w:t>?</w:t>
      </w:r>
    </w:p>
    <w:p w:rsidR="002720DC" w:rsidRPr="003C4C35" w:rsidRDefault="002720DC" w:rsidP="00434FDA">
      <w:pPr>
        <w:numPr>
          <w:ilvl w:val="0"/>
          <w:numId w:val="5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«Вставить из буфера»</w:t>
      </w:r>
    </w:p>
    <w:p w:rsidR="002720DC" w:rsidRPr="003C4C35" w:rsidRDefault="002720DC" w:rsidP="00434FDA">
      <w:pPr>
        <w:numPr>
          <w:ilvl w:val="0"/>
          <w:numId w:val="5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«Закрыть» («Выйти»)</w:t>
      </w:r>
    </w:p>
    <w:p w:rsidR="002720DC" w:rsidRPr="003C4C35" w:rsidRDefault="002720DC" w:rsidP="00434FDA">
      <w:pPr>
        <w:numPr>
          <w:ilvl w:val="0"/>
          <w:numId w:val="5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«Копировать в буфер»</w:t>
      </w:r>
    </w:p>
    <w:p w:rsidR="002720DC" w:rsidRPr="003C4C35" w:rsidRDefault="002720DC" w:rsidP="00434FDA">
      <w:pPr>
        <w:numPr>
          <w:ilvl w:val="0"/>
          <w:numId w:val="5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«Вырезать в буфер»</w:t>
      </w:r>
    </w:p>
    <w:p w:rsidR="005B0046" w:rsidRPr="003C4C35" w:rsidRDefault="005B0046" w:rsidP="00DE036C">
      <w:pPr>
        <w:pStyle w:val="a"/>
      </w:pPr>
      <w:r w:rsidRPr="003C4C35">
        <w:t>Какой команде соответствует горячей клавиши F2 в операционной сист</w:t>
      </w:r>
      <w:r w:rsidRPr="003C4C35">
        <w:t>е</w:t>
      </w:r>
      <w:r w:rsidRPr="003C4C35">
        <w:t xml:space="preserve">ме </w:t>
      </w:r>
      <w:proofErr w:type="spellStart"/>
      <w:r w:rsidRPr="003C4C35">
        <w:t>Windows</w:t>
      </w:r>
      <w:proofErr w:type="spellEnd"/>
      <w:r w:rsidRPr="003C4C35">
        <w:t>?</w:t>
      </w:r>
    </w:p>
    <w:p w:rsidR="005B0046" w:rsidRPr="003C4C35" w:rsidRDefault="005B0046" w:rsidP="00434FDA">
      <w:pPr>
        <w:numPr>
          <w:ilvl w:val="0"/>
          <w:numId w:val="5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Копировать в буфер обмена</w:t>
      </w:r>
    </w:p>
    <w:p w:rsidR="005B0046" w:rsidRPr="003C4C35" w:rsidRDefault="005B0046" w:rsidP="00434FDA">
      <w:pPr>
        <w:numPr>
          <w:ilvl w:val="0"/>
          <w:numId w:val="5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Обновить содержимое</w:t>
      </w:r>
    </w:p>
    <w:p w:rsidR="005B0046" w:rsidRPr="003C4C35" w:rsidRDefault="005B0046" w:rsidP="00434FDA">
      <w:pPr>
        <w:numPr>
          <w:ilvl w:val="0"/>
          <w:numId w:val="5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Редактировать выбранное значение</w:t>
      </w:r>
    </w:p>
    <w:p w:rsidR="005B0046" w:rsidRPr="003C4C35" w:rsidRDefault="005B0046" w:rsidP="00434FDA">
      <w:pPr>
        <w:numPr>
          <w:ilvl w:val="0"/>
          <w:numId w:val="5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Закрыть («Выйти»)</w:t>
      </w:r>
    </w:p>
    <w:p w:rsidR="005B0046" w:rsidRPr="003C4C35" w:rsidRDefault="00B33320" w:rsidP="00DE036C">
      <w:pPr>
        <w:pStyle w:val="a"/>
      </w:pPr>
      <w:r w:rsidRPr="003C4C35">
        <w:t>Что произойдёт при нажатии горячей клавиши F3 в операционной с</w:t>
      </w:r>
      <w:r w:rsidRPr="003C4C35">
        <w:t>и</w:t>
      </w:r>
      <w:r w:rsidRPr="003C4C35">
        <w:t xml:space="preserve">стеме </w:t>
      </w:r>
      <w:proofErr w:type="spellStart"/>
      <w:r w:rsidRPr="003C4C35">
        <w:t>Windows</w:t>
      </w:r>
      <w:proofErr w:type="spellEnd"/>
      <w:r w:rsidRPr="003C4C35">
        <w:t>?</w:t>
      </w:r>
    </w:p>
    <w:p w:rsidR="00B33320" w:rsidRPr="003C4C35" w:rsidRDefault="00B33320" w:rsidP="00434FDA">
      <w:pPr>
        <w:numPr>
          <w:ilvl w:val="0"/>
          <w:numId w:val="5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Откроется меню поиска</w:t>
      </w:r>
    </w:p>
    <w:p w:rsidR="00B33320" w:rsidRPr="003C4C35" w:rsidRDefault="00B33320" w:rsidP="00434FDA">
      <w:pPr>
        <w:numPr>
          <w:ilvl w:val="0"/>
          <w:numId w:val="5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Откроется редактирование выбранного значения</w:t>
      </w:r>
    </w:p>
    <w:p w:rsidR="00B33320" w:rsidRPr="003C4C35" w:rsidRDefault="00B33320" w:rsidP="00434FDA">
      <w:pPr>
        <w:numPr>
          <w:ilvl w:val="0"/>
          <w:numId w:val="5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Обновится содержимое</w:t>
      </w:r>
    </w:p>
    <w:p w:rsidR="00B33320" w:rsidRPr="003C4C35" w:rsidRDefault="00B33320" w:rsidP="00434FDA">
      <w:pPr>
        <w:numPr>
          <w:ilvl w:val="0"/>
          <w:numId w:val="5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Начнётся сканирование</w:t>
      </w:r>
    </w:p>
    <w:p w:rsidR="00B33320" w:rsidRPr="003C4C35" w:rsidRDefault="00B33320" w:rsidP="00434FDA">
      <w:pPr>
        <w:numPr>
          <w:ilvl w:val="0"/>
          <w:numId w:val="5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Закроется окно (Выйти)</w:t>
      </w:r>
    </w:p>
    <w:p w:rsidR="00415E26" w:rsidRPr="003C4C35" w:rsidRDefault="00415E26" w:rsidP="00DE036C">
      <w:pPr>
        <w:pStyle w:val="a"/>
      </w:pPr>
      <w:r w:rsidRPr="003C4C35">
        <w:t xml:space="preserve">Какая клавиша позволяет выйти в МЕНЮ в операционной системе </w:t>
      </w:r>
      <w:proofErr w:type="spellStart"/>
      <w:r w:rsidRPr="003C4C35">
        <w:t>Windows</w:t>
      </w:r>
      <w:proofErr w:type="spellEnd"/>
      <w:r w:rsidRPr="003C4C35">
        <w:t>?</w:t>
      </w:r>
    </w:p>
    <w:p w:rsidR="00415E26" w:rsidRPr="003C4C35" w:rsidRDefault="00415E26" w:rsidP="00434FDA">
      <w:pPr>
        <w:numPr>
          <w:ilvl w:val="0"/>
          <w:numId w:val="5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SHIFT</w:t>
      </w:r>
    </w:p>
    <w:p w:rsidR="00415E26" w:rsidRPr="003C4C35" w:rsidRDefault="00415E26" w:rsidP="00434FDA">
      <w:pPr>
        <w:numPr>
          <w:ilvl w:val="0"/>
          <w:numId w:val="5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CTRL</w:t>
      </w:r>
    </w:p>
    <w:p w:rsidR="00415E26" w:rsidRPr="003C4C35" w:rsidRDefault="00415E26" w:rsidP="00434FDA">
      <w:pPr>
        <w:pStyle w:val="affc"/>
        <w:numPr>
          <w:ilvl w:val="0"/>
          <w:numId w:val="58"/>
        </w:numPr>
        <w:rPr>
          <w:sz w:val="26"/>
          <w:szCs w:val="26"/>
        </w:rPr>
      </w:pPr>
      <w:r w:rsidRPr="003C4C35">
        <w:rPr>
          <w:sz w:val="26"/>
          <w:szCs w:val="26"/>
        </w:rPr>
        <w:t>ALT</w:t>
      </w:r>
    </w:p>
    <w:p w:rsidR="00415E26" w:rsidRPr="003C4C35" w:rsidRDefault="00415E26" w:rsidP="00434FDA">
      <w:pPr>
        <w:numPr>
          <w:ilvl w:val="0"/>
          <w:numId w:val="5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TAB</w:t>
      </w:r>
    </w:p>
    <w:p w:rsidR="00415E26" w:rsidRPr="003C4C35" w:rsidRDefault="00415E26" w:rsidP="00434FDA">
      <w:pPr>
        <w:numPr>
          <w:ilvl w:val="0"/>
          <w:numId w:val="58"/>
        </w:numPr>
        <w:jc w:val="both"/>
        <w:rPr>
          <w:sz w:val="26"/>
          <w:szCs w:val="26"/>
        </w:rPr>
      </w:pPr>
      <w:r w:rsidRPr="003C4C35">
        <w:rPr>
          <w:sz w:val="26"/>
          <w:szCs w:val="26"/>
          <w:lang w:val="en-US"/>
        </w:rPr>
        <w:t>WIN</w:t>
      </w:r>
    </w:p>
    <w:p w:rsidR="005728D5" w:rsidRPr="003C4C35" w:rsidRDefault="005728D5" w:rsidP="00DE036C">
      <w:pPr>
        <w:pStyle w:val="a"/>
      </w:pPr>
      <w:r w:rsidRPr="003C4C35">
        <w:t xml:space="preserve">Как выглядит значок, выполняющий команду «Открыть» 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Office</w:t>
      </w:r>
      <w:proofErr w:type="spellEnd"/>
      <w:r w:rsidRPr="003C4C35">
        <w:t>?</w:t>
      </w:r>
    </w:p>
    <w:p w:rsidR="00780AC1" w:rsidRPr="003C4C35" w:rsidRDefault="00780AC1" w:rsidP="00434FDA">
      <w:pPr>
        <w:numPr>
          <w:ilvl w:val="0"/>
          <w:numId w:val="61"/>
        </w:numPr>
        <w:jc w:val="both"/>
        <w:rPr>
          <w:sz w:val="26"/>
          <w:szCs w:val="26"/>
        </w:rPr>
      </w:pP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459E7C96" wp14:editId="6C1E5730">
            <wp:extent cx="278130" cy="23876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AC1" w:rsidRPr="003C4C35" w:rsidRDefault="00780AC1" w:rsidP="00434FDA">
      <w:pPr>
        <w:numPr>
          <w:ilvl w:val="0"/>
          <w:numId w:val="61"/>
        </w:numPr>
        <w:jc w:val="both"/>
        <w:rPr>
          <w:sz w:val="26"/>
          <w:szCs w:val="26"/>
        </w:rPr>
      </w:pP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6303BE54" wp14:editId="21A979F4">
            <wp:extent cx="238760" cy="22288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AC1" w:rsidRPr="003C4C35" w:rsidRDefault="00780AC1" w:rsidP="00434FDA">
      <w:pPr>
        <w:numPr>
          <w:ilvl w:val="0"/>
          <w:numId w:val="61"/>
        </w:numPr>
        <w:jc w:val="both"/>
        <w:rPr>
          <w:sz w:val="26"/>
          <w:szCs w:val="26"/>
        </w:rPr>
      </w:pP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7DB84C85" wp14:editId="225C8414">
            <wp:extent cx="254635" cy="23876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AC1" w:rsidRPr="003C4C35" w:rsidRDefault="00780AC1" w:rsidP="00434FDA">
      <w:pPr>
        <w:numPr>
          <w:ilvl w:val="0"/>
          <w:numId w:val="61"/>
        </w:numPr>
        <w:jc w:val="both"/>
        <w:rPr>
          <w:sz w:val="26"/>
          <w:szCs w:val="26"/>
        </w:rPr>
      </w:pP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5243AD2F" wp14:editId="0957CD94">
            <wp:extent cx="238760" cy="20701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AC1" w:rsidRPr="003C4C35" w:rsidRDefault="00780AC1" w:rsidP="00780AC1">
      <w:pPr>
        <w:pStyle w:val="a"/>
      </w:pPr>
      <w:r w:rsidRPr="003C4C35">
        <w:lastRenderedPageBreak/>
        <w:t xml:space="preserve">Как выглядит значок, открывающий меню «Тип шрифта» 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Office</w:t>
      </w:r>
      <w:proofErr w:type="spellEnd"/>
      <w:r w:rsidRPr="003C4C35">
        <w:t>?</w:t>
      </w:r>
    </w:p>
    <w:p w:rsidR="00780AC1" w:rsidRPr="003C4C35" w:rsidRDefault="00780AC1" w:rsidP="00434FDA">
      <w:pPr>
        <w:numPr>
          <w:ilvl w:val="0"/>
          <w:numId w:val="62"/>
        </w:numPr>
        <w:jc w:val="both"/>
        <w:rPr>
          <w:sz w:val="26"/>
          <w:szCs w:val="26"/>
        </w:rPr>
      </w:pP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087650A7" wp14:editId="3E00DEC0">
            <wp:extent cx="230505" cy="22288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AC1" w:rsidRPr="003C4C35" w:rsidRDefault="00780AC1" w:rsidP="00434FDA">
      <w:pPr>
        <w:numPr>
          <w:ilvl w:val="0"/>
          <w:numId w:val="62"/>
        </w:numPr>
        <w:jc w:val="both"/>
        <w:rPr>
          <w:sz w:val="26"/>
          <w:szCs w:val="26"/>
        </w:rPr>
      </w:pP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426E3B8C" wp14:editId="19EF54DC">
            <wp:extent cx="1264285" cy="19113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AC1" w:rsidRPr="003C4C35" w:rsidRDefault="00780AC1" w:rsidP="00434FDA">
      <w:pPr>
        <w:numPr>
          <w:ilvl w:val="0"/>
          <w:numId w:val="62"/>
        </w:numPr>
        <w:jc w:val="both"/>
        <w:rPr>
          <w:sz w:val="26"/>
          <w:szCs w:val="26"/>
        </w:rPr>
      </w:pP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0D973E16" wp14:editId="7E359460">
            <wp:extent cx="516890" cy="1746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AC1" w:rsidRPr="003C4C35" w:rsidRDefault="00780AC1" w:rsidP="00434FDA">
      <w:pPr>
        <w:numPr>
          <w:ilvl w:val="0"/>
          <w:numId w:val="62"/>
        </w:numPr>
        <w:jc w:val="both"/>
        <w:rPr>
          <w:sz w:val="26"/>
          <w:szCs w:val="26"/>
        </w:rPr>
      </w:pP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688A2487" wp14:editId="16A8406A">
            <wp:extent cx="238760" cy="23050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AC1" w:rsidRPr="003C4C35" w:rsidRDefault="00780AC1" w:rsidP="00780AC1">
      <w:pPr>
        <w:pStyle w:val="a"/>
      </w:pPr>
      <w:r w:rsidRPr="003C4C35">
        <w:t xml:space="preserve">Какую команду 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Office</w:t>
      </w:r>
      <w:proofErr w:type="spellEnd"/>
      <w:r w:rsidRPr="003C4C35">
        <w:t xml:space="preserve"> выполняет значок </w:t>
      </w:r>
      <w:r w:rsidRPr="003C4C35">
        <w:rPr>
          <w:noProof/>
          <w:lang w:eastAsia="ru-RU"/>
        </w:rPr>
        <w:drawing>
          <wp:inline distT="0" distB="0" distL="0" distR="0" wp14:anchorId="4FBBCF2A" wp14:editId="730761FC">
            <wp:extent cx="274900" cy="23884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6717" cy="24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4C35">
        <w:t>?</w:t>
      </w:r>
    </w:p>
    <w:p w:rsidR="00780AC1" w:rsidRPr="003C4C35" w:rsidRDefault="00E37125" w:rsidP="00434FDA">
      <w:pPr>
        <w:numPr>
          <w:ilvl w:val="0"/>
          <w:numId w:val="6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Выровнять по левому краю</w:t>
      </w:r>
    </w:p>
    <w:p w:rsidR="00780AC1" w:rsidRPr="003C4C35" w:rsidRDefault="00E37125" w:rsidP="00434FDA">
      <w:pPr>
        <w:numPr>
          <w:ilvl w:val="0"/>
          <w:numId w:val="6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Выровнять по центру</w:t>
      </w:r>
    </w:p>
    <w:p w:rsidR="00780AC1" w:rsidRPr="003C4C35" w:rsidRDefault="00E37125" w:rsidP="00434FDA">
      <w:pPr>
        <w:numPr>
          <w:ilvl w:val="0"/>
          <w:numId w:val="6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Выровнять по правому краю</w:t>
      </w:r>
    </w:p>
    <w:p w:rsidR="00780AC1" w:rsidRPr="003C4C35" w:rsidRDefault="00E37125" w:rsidP="00434FDA">
      <w:pPr>
        <w:numPr>
          <w:ilvl w:val="0"/>
          <w:numId w:val="6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Выровнять по ширине</w:t>
      </w:r>
    </w:p>
    <w:p w:rsidR="005728D5" w:rsidRPr="003C4C35" w:rsidRDefault="00780AC1" w:rsidP="00DE036C">
      <w:pPr>
        <w:pStyle w:val="a"/>
      </w:pPr>
      <w:r w:rsidRPr="003C4C35">
        <w:t xml:space="preserve">Какую команду в </w:t>
      </w:r>
      <w:proofErr w:type="spellStart"/>
      <w:r w:rsidRPr="003C4C35">
        <w:t>Microsoft</w:t>
      </w:r>
      <w:proofErr w:type="spellEnd"/>
      <w:r w:rsidRPr="003C4C35">
        <w:t xml:space="preserve"> </w:t>
      </w:r>
      <w:r w:rsidRPr="003C4C35">
        <w:rPr>
          <w:lang w:val="en-US"/>
        </w:rPr>
        <w:t>Office</w:t>
      </w:r>
      <w:r w:rsidRPr="003C4C35">
        <w:t xml:space="preserve"> выполняет значок </w:t>
      </w:r>
      <w:r w:rsidRPr="003C4C35">
        <w:rPr>
          <w:noProof/>
          <w:position w:val="-10"/>
          <w:lang w:eastAsia="ru-RU"/>
        </w:rPr>
        <w:drawing>
          <wp:inline distT="0" distB="0" distL="0" distR="0" wp14:anchorId="7D46F7AE" wp14:editId="2698C712">
            <wp:extent cx="246380" cy="23050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4C35">
        <w:t>?</w:t>
      </w:r>
    </w:p>
    <w:p w:rsidR="00780AC1" w:rsidRPr="003C4C35" w:rsidRDefault="00E37125" w:rsidP="00434FDA">
      <w:pPr>
        <w:numPr>
          <w:ilvl w:val="0"/>
          <w:numId w:val="6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«Вырезать»</w:t>
      </w:r>
    </w:p>
    <w:p w:rsidR="00780AC1" w:rsidRPr="003C4C35" w:rsidRDefault="00E37125" w:rsidP="00434FDA">
      <w:pPr>
        <w:numPr>
          <w:ilvl w:val="0"/>
          <w:numId w:val="6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«Копировать»</w:t>
      </w:r>
    </w:p>
    <w:p w:rsidR="00780AC1" w:rsidRPr="003C4C35" w:rsidRDefault="00E37125" w:rsidP="00434FDA">
      <w:pPr>
        <w:numPr>
          <w:ilvl w:val="0"/>
          <w:numId w:val="6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«Вставить»</w:t>
      </w:r>
    </w:p>
    <w:p w:rsidR="00780AC1" w:rsidRPr="003C4C35" w:rsidRDefault="00E37125" w:rsidP="00434FDA">
      <w:pPr>
        <w:numPr>
          <w:ilvl w:val="0"/>
          <w:numId w:val="6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«Отменить последнее действие»</w:t>
      </w:r>
    </w:p>
    <w:p w:rsidR="007D221D" w:rsidRPr="003C4C35" w:rsidRDefault="007D221D" w:rsidP="007D221D">
      <w:pPr>
        <w:pStyle w:val="a"/>
      </w:pPr>
      <w:r w:rsidRPr="003C4C35">
        <w:t xml:space="preserve">Как выглядит значок на панели приложения 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Office</w:t>
      </w:r>
      <w:proofErr w:type="spellEnd"/>
      <w:r w:rsidRPr="003C4C35">
        <w:t>, сворачива</w:t>
      </w:r>
      <w:r w:rsidRPr="003C4C35">
        <w:t>ю</w:t>
      </w:r>
      <w:r w:rsidRPr="003C4C35">
        <w:t>щий документ?</w:t>
      </w:r>
    </w:p>
    <w:p w:rsidR="007D221D" w:rsidRPr="003C4C35" w:rsidRDefault="007D221D" w:rsidP="00434FDA">
      <w:pPr>
        <w:numPr>
          <w:ilvl w:val="0"/>
          <w:numId w:val="6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 </w:t>
      </w: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4E19D6EE" wp14:editId="505736AF">
            <wp:extent cx="278130" cy="25463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1D" w:rsidRPr="003C4C35" w:rsidRDefault="007D221D" w:rsidP="00434FDA">
      <w:pPr>
        <w:numPr>
          <w:ilvl w:val="0"/>
          <w:numId w:val="6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 </w:t>
      </w: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3CD9C9B1" wp14:editId="0A1B5748">
            <wp:extent cx="278130" cy="23050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1D" w:rsidRPr="003C4C35" w:rsidRDefault="007D221D" w:rsidP="00434FDA">
      <w:pPr>
        <w:numPr>
          <w:ilvl w:val="0"/>
          <w:numId w:val="6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 </w:t>
      </w: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55F01FAD" wp14:editId="77FC045D">
            <wp:extent cx="278130" cy="27813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1D" w:rsidRPr="003C4C35" w:rsidRDefault="007D221D" w:rsidP="00434FDA">
      <w:pPr>
        <w:numPr>
          <w:ilvl w:val="0"/>
          <w:numId w:val="6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 </w:t>
      </w: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1A405FCB" wp14:editId="32A7B9E6">
            <wp:extent cx="278130" cy="23876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1D" w:rsidRPr="003C4C35" w:rsidRDefault="007D221D" w:rsidP="007D221D">
      <w:pPr>
        <w:pStyle w:val="a"/>
      </w:pPr>
      <w:r w:rsidRPr="003C4C35">
        <w:t xml:space="preserve">Как выглядит значок 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Office</w:t>
      </w:r>
      <w:proofErr w:type="spellEnd"/>
      <w:r w:rsidRPr="003C4C35">
        <w:t>, применяющий свойство ко всем вертикальным границам таблицы?</w:t>
      </w:r>
    </w:p>
    <w:p w:rsidR="007D221D" w:rsidRPr="003C4C35" w:rsidRDefault="007D221D" w:rsidP="00434FDA">
      <w:pPr>
        <w:numPr>
          <w:ilvl w:val="0"/>
          <w:numId w:val="6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 </w:t>
      </w: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67938D83" wp14:editId="22A8B614">
            <wp:extent cx="286385" cy="31813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brightnessContrast bright="-20000" contras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1D" w:rsidRPr="003C4C35" w:rsidRDefault="007D221D" w:rsidP="00434FDA">
      <w:pPr>
        <w:numPr>
          <w:ilvl w:val="0"/>
          <w:numId w:val="6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 </w:t>
      </w: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3D5DEECA" wp14:editId="579E86D6">
            <wp:extent cx="286385" cy="28638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brightnessContrast bright="-20000" contrast="6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1D" w:rsidRPr="003C4C35" w:rsidRDefault="007D221D" w:rsidP="00434FDA">
      <w:pPr>
        <w:numPr>
          <w:ilvl w:val="0"/>
          <w:numId w:val="6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 </w:t>
      </w: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77A79635" wp14:editId="733A609E">
            <wp:extent cx="286385" cy="25463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brightnessContrast bright="-20000" contrast="6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1D" w:rsidRPr="003C4C35" w:rsidRDefault="007D221D" w:rsidP="00434FDA">
      <w:pPr>
        <w:numPr>
          <w:ilvl w:val="0"/>
          <w:numId w:val="6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 </w:t>
      </w:r>
      <w:r w:rsidRPr="003C4C35">
        <w:rPr>
          <w:noProof/>
          <w:sz w:val="26"/>
          <w:szCs w:val="26"/>
          <w:lang w:eastAsia="ru-RU"/>
        </w:rPr>
        <w:drawing>
          <wp:inline distT="0" distB="0" distL="0" distR="0" wp14:anchorId="219986DC" wp14:editId="19D76A56">
            <wp:extent cx="286385" cy="28638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brightnessContrast bright="-20000" contrast="6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1D" w:rsidRPr="003C4C35" w:rsidRDefault="007D221D" w:rsidP="007D221D">
      <w:pPr>
        <w:pStyle w:val="a"/>
      </w:pPr>
      <w:r w:rsidRPr="003C4C35">
        <w:t xml:space="preserve">К какому пункту меню относится «Таблица стилей» 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Word</w:t>
      </w:r>
      <w:proofErr w:type="spellEnd"/>
      <w:r w:rsidRPr="003C4C35">
        <w:t>?</w:t>
      </w:r>
    </w:p>
    <w:p w:rsidR="007D221D" w:rsidRPr="003C4C35" w:rsidRDefault="00E37125" w:rsidP="00434FDA">
      <w:pPr>
        <w:numPr>
          <w:ilvl w:val="0"/>
          <w:numId w:val="6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Файл</w:t>
      </w:r>
    </w:p>
    <w:p w:rsidR="007D221D" w:rsidRPr="003C4C35" w:rsidRDefault="00E37125" w:rsidP="00434FDA">
      <w:pPr>
        <w:numPr>
          <w:ilvl w:val="0"/>
          <w:numId w:val="6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Главная</w:t>
      </w:r>
    </w:p>
    <w:p w:rsidR="007D221D" w:rsidRPr="003C4C35" w:rsidRDefault="00E37125" w:rsidP="00434FDA">
      <w:pPr>
        <w:numPr>
          <w:ilvl w:val="0"/>
          <w:numId w:val="6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Вставка</w:t>
      </w:r>
    </w:p>
    <w:p w:rsidR="007D221D" w:rsidRPr="003C4C35" w:rsidRDefault="00E37125" w:rsidP="00434FDA">
      <w:pPr>
        <w:numPr>
          <w:ilvl w:val="0"/>
          <w:numId w:val="6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Рисование</w:t>
      </w:r>
    </w:p>
    <w:p w:rsidR="007D221D" w:rsidRPr="003C4C35" w:rsidRDefault="007D221D" w:rsidP="00434FDA">
      <w:pPr>
        <w:numPr>
          <w:ilvl w:val="0"/>
          <w:numId w:val="6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Вид</w:t>
      </w:r>
    </w:p>
    <w:p w:rsidR="007D221D" w:rsidRPr="003C4C35" w:rsidRDefault="007D221D" w:rsidP="007D221D">
      <w:pPr>
        <w:pStyle w:val="a"/>
      </w:pPr>
      <w:r w:rsidRPr="003C4C35">
        <w:t xml:space="preserve">Что можно сделать с помощью команды, обозначенной значком </w:t>
      </w:r>
      <w:r w:rsidRPr="003C4C35">
        <w:rPr>
          <w:noProof/>
          <w:lang w:eastAsia="ru-RU"/>
        </w:rPr>
        <w:drawing>
          <wp:inline distT="0" distB="0" distL="0" distR="0" wp14:anchorId="7817127F" wp14:editId="282D8740">
            <wp:extent cx="238760" cy="23050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4C35">
        <w:t>?</w:t>
      </w:r>
    </w:p>
    <w:p w:rsidR="007D221D" w:rsidRPr="003C4C35" w:rsidRDefault="00E37125" w:rsidP="00434FDA">
      <w:pPr>
        <w:numPr>
          <w:ilvl w:val="0"/>
          <w:numId w:val="6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Выровнять абзац по левому краю</w:t>
      </w:r>
    </w:p>
    <w:p w:rsidR="007D221D" w:rsidRPr="003C4C35" w:rsidRDefault="007D221D" w:rsidP="00434FDA">
      <w:pPr>
        <w:numPr>
          <w:ilvl w:val="0"/>
          <w:numId w:val="6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Применить новому абзацу </w:t>
      </w:r>
      <w:r w:rsidR="00E37125" w:rsidRPr="003C4C35">
        <w:rPr>
          <w:sz w:val="26"/>
          <w:szCs w:val="26"/>
        </w:rPr>
        <w:t>параметры исходного абзаца</w:t>
      </w:r>
    </w:p>
    <w:p w:rsidR="007D221D" w:rsidRPr="003C4C35" w:rsidRDefault="00E37125" w:rsidP="00434FDA">
      <w:pPr>
        <w:numPr>
          <w:ilvl w:val="0"/>
          <w:numId w:val="6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Применить стиль</w:t>
      </w:r>
    </w:p>
    <w:p w:rsidR="007D221D" w:rsidRPr="003C4C35" w:rsidRDefault="00E37125" w:rsidP="00434FDA">
      <w:pPr>
        <w:numPr>
          <w:ilvl w:val="0"/>
          <w:numId w:val="6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Отформатировать таблицу</w:t>
      </w:r>
    </w:p>
    <w:p w:rsidR="007D221D" w:rsidRPr="003C4C35" w:rsidRDefault="007D221D" w:rsidP="00434FDA">
      <w:pPr>
        <w:numPr>
          <w:ilvl w:val="0"/>
          <w:numId w:val="6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Окрасить абзац маркером</w:t>
      </w:r>
    </w:p>
    <w:p w:rsidR="00ED03A9" w:rsidRPr="003C4C35" w:rsidRDefault="00ED03A9" w:rsidP="00ED03A9">
      <w:pPr>
        <w:pStyle w:val="a"/>
      </w:pPr>
      <w:r w:rsidRPr="003C4C35">
        <w:lastRenderedPageBreak/>
        <w:t xml:space="preserve">Как создать ссылку [1] на источник литературы из списка 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Word</w:t>
      </w:r>
      <w:proofErr w:type="spellEnd"/>
      <w:r w:rsidRPr="003C4C35">
        <w:t>?</w:t>
      </w:r>
    </w:p>
    <w:p w:rsidR="00ED03A9" w:rsidRPr="003C4C35" w:rsidRDefault="00ED03A9" w:rsidP="00434FDA">
      <w:pPr>
        <w:numPr>
          <w:ilvl w:val="0"/>
          <w:numId w:val="70"/>
        </w:numPr>
        <w:jc w:val="both"/>
        <w:rPr>
          <w:sz w:val="26"/>
          <w:szCs w:val="26"/>
        </w:rPr>
      </w:pPr>
      <w:proofErr w:type="gramStart"/>
      <w:r w:rsidRPr="003C4C35">
        <w:rPr>
          <w:sz w:val="26"/>
          <w:szCs w:val="26"/>
        </w:rPr>
        <w:t>1) Задать «закладку» в списке-источнике; 2) В тексте в квадратных скобках «вставить» «ссылку» «перекрестная ссылка», выбрав в названии «закладки» номер</w:t>
      </w:r>
      <w:proofErr w:type="gramEnd"/>
    </w:p>
    <w:p w:rsidR="00ED03A9" w:rsidRPr="003C4C35" w:rsidRDefault="00ED03A9" w:rsidP="00434FDA">
      <w:pPr>
        <w:numPr>
          <w:ilvl w:val="0"/>
          <w:numId w:val="7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1) Вставить значок</w:t>
      </w:r>
      <w:r w:rsidRPr="003C4C35">
        <w:rPr>
          <w:position w:val="-10"/>
          <w:sz w:val="26"/>
          <w:szCs w:val="26"/>
        </w:rPr>
        <w:t xml:space="preserve"> </w:t>
      </w:r>
      <w:r w:rsidRPr="003C4C35">
        <w:rPr>
          <w:noProof/>
          <w:position w:val="-10"/>
          <w:sz w:val="26"/>
          <w:szCs w:val="26"/>
          <w:lang w:eastAsia="ru-RU"/>
        </w:rPr>
        <w:drawing>
          <wp:inline distT="0" distB="0" distL="0" distR="0" wp14:anchorId="75AA787D" wp14:editId="27DD563D">
            <wp:extent cx="271305" cy="203479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4535" cy="205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4C35">
        <w:rPr>
          <w:position w:val="-10"/>
          <w:sz w:val="26"/>
          <w:szCs w:val="26"/>
        </w:rPr>
        <w:t xml:space="preserve"> </w:t>
      </w:r>
      <w:r w:rsidRPr="003C4C35">
        <w:rPr>
          <w:sz w:val="26"/>
          <w:szCs w:val="26"/>
        </w:rPr>
        <w:t>в тексте в квадратных скобках; 2) Указать источник литературы из списка</w:t>
      </w:r>
    </w:p>
    <w:p w:rsidR="00ED03A9" w:rsidRPr="003C4C35" w:rsidRDefault="00ED03A9" w:rsidP="00434FDA">
      <w:pPr>
        <w:numPr>
          <w:ilvl w:val="0"/>
          <w:numId w:val="7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1) Вставить в текст номер в квадратных скобках; 2) Найти указанный номер в списке литературы</w:t>
      </w:r>
    </w:p>
    <w:p w:rsidR="00ED03A9" w:rsidRPr="003C4C35" w:rsidRDefault="00ED03A9" w:rsidP="00ED03A9">
      <w:pPr>
        <w:pStyle w:val="a"/>
      </w:pPr>
      <w:r w:rsidRPr="003C4C35">
        <w:t>Что означает символ</w:t>
      </w:r>
      <w:r w:rsidRPr="003C4C35">
        <w:rPr>
          <w:position w:val="-10"/>
        </w:rPr>
        <w:t xml:space="preserve"> </w:t>
      </w:r>
      <w:r w:rsidRPr="003C4C35">
        <w:rPr>
          <w:noProof/>
          <w:position w:val="-10"/>
          <w:lang w:eastAsia="ru-RU"/>
        </w:rPr>
        <w:drawing>
          <wp:inline distT="0" distB="0" distL="0" distR="0" wp14:anchorId="71421B2E" wp14:editId="10199652">
            <wp:extent cx="268954" cy="252144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4939" cy="25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4C35">
        <w:rPr>
          <w:position w:val="-10"/>
        </w:rPr>
        <w:t xml:space="preserve"> </w:t>
      </w:r>
      <w:r w:rsidRPr="003C4C35">
        <w:t xml:space="preserve">(якорь с замком) в тексте документа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Word</w:t>
      </w:r>
      <w:proofErr w:type="spellEnd"/>
      <w:r w:rsidRPr="003C4C35">
        <w:t>?</w:t>
      </w:r>
    </w:p>
    <w:p w:rsidR="00ED03A9" w:rsidRPr="003C4C35" w:rsidRDefault="00E37125" w:rsidP="00434FDA">
      <w:pPr>
        <w:numPr>
          <w:ilvl w:val="0"/>
          <w:numId w:val="7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Зафиксированный номер страницы</w:t>
      </w:r>
    </w:p>
    <w:p w:rsidR="00ED03A9" w:rsidRPr="003C4C35" w:rsidRDefault="00ED03A9" w:rsidP="00434FDA">
      <w:pPr>
        <w:numPr>
          <w:ilvl w:val="0"/>
          <w:numId w:val="7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Привязку рисунка</w:t>
      </w:r>
      <w:r w:rsidR="00E37125" w:rsidRPr="003C4C35">
        <w:rPr>
          <w:sz w:val="26"/>
          <w:szCs w:val="26"/>
        </w:rPr>
        <w:t xml:space="preserve"> к абзацу</w:t>
      </w:r>
    </w:p>
    <w:p w:rsidR="00ED03A9" w:rsidRPr="003C4C35" w:rsidRDefault="00E37125" w:rsidP="00434FDA">
      <w:pPr>
        <w:numPr>
          <w:ilvl w:val="0"/>
          <w:numId w:val="7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Якорь колонтитула</w:t>
      </w:r>
    </w:p>
    <w:p w:rsidR="00ED03A9" w:rsidRPr="003C4C35" w:rsidRDefault="00ED03A9" w:rsidP="00434FDA">
      <w:pPr>
        <w:numPr>
          <w:ilvl w:val="0"/>
          <w:numId w:val="7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Ссылку на рисунок</w:t>
      </w:r>
    </w:p>
    <w:p w:rsidR="00ED03A9" w:rsidRPr="003C4C35" w:rsidRDefault="00ED03A9" w:rsidP="00ED03A9">
      <w:pPr>
        <w:pStyle w:val="a"/>
      </w:pPr>
      <w:r w:rsidRPr="003C4C35">
        <w:t xml:space="preserve">Какая комбинация позволяет вставить ударение 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Word</w:t>
      </w:r>
      <w:proofErr w:type="spellEnd"/>
      <w:r w:rsidRPr="003C4C35">
        <w:t>?</w:t>
      </w:r>
    </w:p>
    <w:p w:rsidR="00ED03A9" w:rsidRPr="003C4C35" w:rsidRDefault="00ED03A9" w:rsidP="00434FDA">
      <w:pPr>
        <w:numPr>
          <w:ilvl w:val="0"/>
          <w:numId w:val="7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ALT+769;</w:t>
      </w:r>
    </w:p>
    <w:p w:rsidR="00ED03A9" w:rsidRPr="003C4C35" w:rsidRDefault="00ED03A9" w:rsidP="00434FDA">
      <w:pPr>
        <w:numPr>
          <w:ilvl w:val="0"/>
          <w:numId w:val="7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ALT+196;</w:t>
      </w:r>
    </w:p>
    <w:p w:rsidR="00ED03A9" w:rsidRPr="003C4C35" w:rsidRDefault="00ED03A9" w:rsidP="00434FDA">
      <w:pPr>
        <w:numPr>
          <w:ilvl w:val="0"/>
          <w:numId w:val="7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ALT+0149;</w:t>
      </w:r>
    </w:p>
    <w:p w:rsidR="00ED03A9" w:rsidRPr="003C4C35" w:rsidRDefault="00ED03A9" w:rsidP="00434FDA">
      <w:pPr>
        <w:numPr>
          <w:ilvl w:val="0"/>
          <w:numId w:val="7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ALT+255</w:t>
      </w:r>
    </w:p>
    <w:p w:rsidR="00ED03A9" w:rsidRPr="003C4C35" w:rsidRDefault="00ED03A9" w:rsidP="00ED03A9">
      <w:pPr>
        <w:pStyle w:val="a"/>
      </w:pPr>
      <w:r w:rsidRPr="003C4C35">
        <w:t>Как вставить в текст автоматическую нумерацию</w:t>
      </w:r>
    </w:p>
    <w:p w:rsidR="00ED03A9" w:rsidRPr="003C4C35" w:rsidRDefault="00ED03A9" w:rsidP="00434FDA">
      <w:pPr>
        <w:numPr>
          <w:ilvl w:val="0"/>
          <w:numId w:val="7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Через «вставку» «поля» «</w:t>
      </w:r>
      <w:proofErr w:type="spellStart"/>
      <w:r w:rsidRPr="003C4C35">
        <w:rPr>
          <w:sz w:val="26"/>
          <w:szCs w:val="26"/>
        </w:rPr>
        <w:t>AutoNum</w:t>
      </w:r>
      <w:proofErr w:type="spellEnd"/>
      <w:r w:rsidRPr="003C4C35">
        <w:rPr>
          <w:sz w:val="26"/>
          <w:szCs w:val="26"/>
        </w:rPr>
        <w:t>»</w:t>
      </w:r>
    </w:p>
    <w:p w:rsidR="00ED03A9" w:rsidRPr="003C4C35" w:rsidRDefault="00ED03A9" w:rsidP="00434FDA">
      <w:pPr>
        <w:numPr>
          <w:ilvl w:val="0"/>
          <w:numId w:val="7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Через преобразование в «нумерованный список»</w:t>
      </w:r>
    </w:p>
    <w:p w:rsidR="00ED03A9" w:rsidRPr="003C4C35" w:rsidRDefault="00ED03A9" w:rsidP="00434FDA">
      <w:pPr>
        <w:numPr>
          <w:ilvl w:val="0"/>
          <w:numId w:val="7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Че</w:t>
      </w:r>
      <w:r w:rsidR="00E37125" w:rsidRPr="003C4C35">
        <w:rPr>
          <w:sz w:val="26"/>
          <w:szCs w:val="26"/>
        </w:rPr>
        <w:t>рез вставку «нумерации страниц»</w:t>
      </w:r>
    </w:p>
    <w:p w:rsidR="00ED03A9" w:rsidRPr="003C4C35" w:rsidRDefault="00ED03A9" w:rsidP="00434FDA">
      <w:pPr>
        <w:numPr>
          <w:ilvl w:val="0"/>
          <w:numId w:val="7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Через вставку ссылки</w:t>
      </w:r>
    </w:p>
    <w:p w:rsidR="006744B0" w:rsidRPr="003C4C35" w:rsidRDefault="006744B0" w:rsidP="00DE036C">
      <w:pPr>
        <w:pStyle w:val="a"/>
      </w:pPr>
      <w:r w:rsidRPr="003C4C35">
        <w:t xml:space="preserve">Принципиальное отличие в электронной таблице </w:t>
      </w:r>
      <w:proofErr w:type="spellStart"/>
      <w:r w:rsidRPr="003C4C35">
        <w:t>Excel</w:t>
      </w:r>
      <w:proofErr w:type="spellEnd"/>
      <w:r w:rsidRPr="003C4C35">
        <w:t xml:space="preserve"> круговой диаграммы от всех остальных типов диаграмм</w:t>
      </w:r>
    </w:p>
    <w:p w:rsidR="006744B0" w:rsidRPr="003C4C35" w:rsidRDefault="005B0046" w:rsidP="00434FDA">
      <w:pPr>
        <w:numPr>
          <w:ilvl w:val="0"/>
          <w:numId w:val="5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может отображать только один ряд данных</w:t>
      </w:r>
    </w:p>
    <w:p w:rsidR="006744B0" w:rsidRPr="003C4C35" w:rsidRDefault="005B0046" w:rsidP="00434FDA">
      <w:pPr>
        <w:numPr>
          <w:ilvl w:val="0"/>
          <w:numId w:val="5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может отображать только одну категорию значений</w:t>
      </w:r>
    </w:p>
    <w:p w:rsidR="006744B0" w:rsidRPr="003C4C35" w:rsidRDefault="005B0046" w:rsidP="00434FDA">
      <w:pPr>
        <w:numPr>
          <w:ilvl w:val="0"/>
          <w:numId w:val="5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может показать относительную долю значений в общем результате</w:t>
      </w:r>
    </w:p>
    <w:p w:rsidR="00E32330" w:rsidRPr="003C4C35" w:rsidRDefault="005B0046" w:rsidP="00434FDA">
      <w:pPr>
        <w:numPr>
          <w:ilvl w:val="0"/>
          <w:numId w:val="5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может быть плоской</w:t>
      </w:r>
    </w:p>
    <w:p w:rsidR="006744B0" w:rsidRPr="003C4C35" w:rsidRDefault="006744B0" w:rsidP="00DE036C">
      <w:pPr>
        <w:pStyle w:val="a"/>
      </w:pPr>
      <w:r w:rsidRPr="003C4C35">
        <w:t>Что лучше показывает совмещенная столбиковая диаграмма в электро</w:t>
      </w:r>
      <w:r w:rsidRPr="003C4C35">
        <w:t>н</w:t>
      </w:r>
      <w:r w:rsidRPr="003C4C35">
        <w:t xml:space="preserve">ной таблице </w:t>
      </w:r>
      <w:proofErr w:type="spellStart"/>
      <w:r w:rsidRPr="003C4C35">
        <w:t>Excel</w:t>
      </w:r>
      <w:proofErr w:type="spellEnd"/>
    </w:p>
    <w:p w:rsidR="006744B0" w:rsidRPr="003C4C35" w:rsidRDefault="006744B0" w:rsidP="00434FDA">
      <w:pPr>
        <w:numPr>
          <w:ilvl w:val="0"/>
          <w:numId w:val="1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Относительную долю значений в общем результате</w:t>
      </w:r>
    </w:p>
    <w:p w:rsidR="006744B0" w:rsidRPr="003C4C35" w:rsidRDefault="006744B0" w:rsidP="00434FDA">
      <w:pPr>
        <w:numPr>
          <w:ilvl w:val="0"/>
          <w:numId w:val="1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Изменение суммы значений каждой категории</w:t>
      </w:r>
    </w:p>
    <w:p w:rsidR="006744B0" w:rsidRPr="003C4C35" w:rsidRDefault="006744B0" w:rsidP="00434FDA">
      <w:pPr>
        <w:numPr>
          <w:ilvl w:val="0"/>
          <w:numId w:val="1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Изменение суммы значений каждой категории и относительную долю знач</w:t>
      </w:r>
      <w:r w:rsidRPr="003C4C35">
        <w:rPr>
          <w:sz w:val="26"/>
          <w:szCs w:val="26"/>
        </w:rPr>
        <w:t>е</w:t>
      </w:r>
      <w:r w:rsidRPr="003C4C35">
        <w:rPr>
          <w:sz w:val="26"/>
          <w:szCs w:val="26"/>
        </w:rPr>
        <w:t>ний</w:t>
      </w:r>
    </w:p>
    <w:p w:rsidR="006744B0" w:rsidRPr="003C4C35" w:rsidRDefault="006744B0" w:rsidP="00DE036C">
      <w:pPr>
        <w:pStyle w:val="a"/>
      </w:pPr>
      <w:r w:rsidRPr="003C4C35">
        <w:t xml:space="preserve">Что лучше показывает диаграмма площадей в электронной таблице </w:t>
      </w:r>
      <w:proofErr w:type="spellStart"/>
      <w:r w:rsidRPr="003C4C35">
        <w:t>Excel</w:t>
      </w:r>
      <w:proofErr w:type="spellEnd"/>
    </w:p>
    <w:p w:rsidR="006744B0" w:rsidRPr="003C4C35" w:rsidRDefault="006744B0" w:rsidP="00434FDA">
      <w:pPr>
        <w:numPr>
          <w:ilvl w:val="0"/>
          <w:numId w:val="1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Относительную долю значений в общем результате</w:t>
      </w:r>
    </w:p>
    <w:p w:rsidR="006744B0" w:rsidRPr="003C4C35" w:rsidRDefault="006744B0" w:rsidP="00434FDA">
      <w:pPr>
        <w:numPr>
          <w:ilvl w:val="0"/>
          <w:numId w:val="1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Тенденции в изменении значений каждого ряда и относительной доли знач</w:t>
      </w:r>
      <w:r w:rsidRPr="003C4C35">
        <w:rPr>
          <w:sz w:val="26"/>
          <w:szCs w:val="26"/>
        </w:rPr>
        <w:t>е</w:t>
      </w:r>
      <w:r w:rsidRPr="003C4C35">
        <w:rPr>
          <w:sz w:val="26"/>
          <w:szCs w:val="26"/>
        </w:rPr>
        <w:t>ний</w:t>
      </w:r>
    </w:p>
    <w:p w:rsidR="006744B0" w:rsidRPr="003C4C35" w:rsidRDefault="006744B0" w:rsidP="00434FDA">
      <w:pPr>
        <w:numPr>
          <w:ilvl w:val="0"/>
          <w:numId w:val="1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Изменение суммы значений каждой категории</w:t>
      </w:r>
    </w:p>
    <w:p w:rsidR="006744B0" w:rsidRPr="003C4C35" w:rsidRDefault="006744B0" w:rsidP="00434FDA">
      <w:pPr>
        <w:numPr>
          <w:ilvl w:val="0"/>
          <w:numId w:val="1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Изменение суммы значений каждой категории и относительную долю знач</w:t>
      </w:r>
      <w:r w:rsidRPr="003C4C35">
        <w:rPr>
          <w:sz w:val="26"/>
          <w:szCs w:val="26"/>
        </w:rPr>
        <w:t>е</w:t>
      </w:r>
      <w:r w:rsidRPr="003C4C35">
        <w:rPr>
          <w:sz w:val="26"/>
          <w:szCs w:val="26"/>
        </w:rPr>
        <w:t>ний</w:t>
      </w:r>
    </w:p>
    <w:p w:rsidR="006744B0" w:rsidRPr="003C4C35" w:rsidRDefault="006744B0" w:rsidP="00DE036C">
      <w:pPr>
        <w:pStyle w:val="a"/>
      </w:pPr>
      <w:r w:rsidRPr="003C4C35">
        <w:lastRenderedPageBreak/>
        <w:t>Ячейка электронной таблицы может содержать</w:t>
      </w:r>
    </w:p>
    <w:p w:rsidR="006744B0" w:rsidRPr="003C4C35" w:rsidRDefault="006744B0" w:rsidP="00434FDA">
      <w:pPr>
        <w:numPr>
          <w:ilvl w:val="0"/>
          <w:numId w:val="1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Только формулу</w:t>
      </w:r>
    </w:p>
    <w:p w:rsidR="006744B0" w:rsidRPr="003C4C35" w:rsidRDefault="006744B0" w:rsidP="00434FDA">
      <w:pPr>
        <w:numPr>
          <w:ilvl w:val="0"/>
          <w:numId w:val="1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Числа, формулы и текст</w:t>
      </w:r>
    </w:p>
    <w:p w:rsidR="006744B0" w:rsidRPr="003C4C35" w:rsidRDefault="006744B0" w:rsidP="00434FDA">
      <w:pPr>
        <w:numPr>
          <w:ilvl w:val="0"/>
          <w:numId w:val="1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Только числа и текст</w:t>
      </w:r>
    </w:p>
    <w:p w:rsidR="006744B0" w:rsidRPr="003C4C35" w:rsidRDefault="006744B0" w:rsidP="00DE036C">
      <w:pPr>
        <w:pStyle w:val="a"/>
      </w:pPr>
      <w:r w:rsidRPr="003C4C35">
        <w:t>Число 124,56Е</w:t>
      </w:r>
      <w:proofErr w:type="gramStart"/>
      <w:r w:rsidRPr="003C4C35">
        <w:t>7</w:t>
      </w:r>
      <w:proofErr w:type="gramEnd"/>
      <w:r w:rsidRPr="003C4C35">
        <w:t>, записанное в ячейке таблицы, имеет следующий матем</w:t>
      </w:r>
      <w:r w:rsidRPr="003C4C35">
        <w:t>а</w:t>
      </w:r>
      <w:r w:rsidRPr="003C4C35">
        <w:t>тический эквивалент</w:t>
      </w:r>
    </w:p>
    <w:p w:rsidR="006744B0" w:rsidRPr="003C4C35" w:rsidRDefault="006744B0" w:rsidP="00434FDA">
      <w:pPr>
        <w:numPr>
          <w:ilvl w:val="0"/>
          <w:numId w:val="1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124,56000000</w:t>
      </w:r>
    </w:p>
    <w:p w:rsidR="006744B0" w:rsidRPr="003C4C35" w:rsidRDefault="006744B0" w:rsidP="00434FDA">
      <w:pPr>
        <w:numPr>
          <w:ilvl w:val="0"/>
          <w:numId w:val="1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1245600000</w:t>
      </w:r>
    </w:p>
    <w:p w:rsidR="006744B0" w:rsidRPr="003C4C35" w:rsidRDefault="006744B0" w:rsidP="00434FDA">
      <w:pPr>
        <w:numPr>
          <w:ilvl w:val="0"/>
          <w:numId w:val="1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124560000000</w:t>
      </w:r>
    </w:p>
    <w:p w:rsidR="006744B0" w:rsidRPr="003C4C35" w:rsidRDefault="006744B0" w:rsidP="00434FDA">
      <w:pPr>
        <w:numPr>
          <w:ilvl w:val="0"/>
          <w:numId w:val="1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0,000012456</w:t>
      </w:r>
    </w:p>
    <w:p w:rsidR="006744B0" w:rsidRPr="003C4C35" w:rsidRDefault="006744B0" w:rsidP="00DE036C">
      <w:pPr>
        <w:pStyle w:val="a"/>
      </w:pPr>
      <w:r w:rsidRPr="003C4C35">
        <w:t>Выберите верное обозначение строки в электронной таблице</w:t>
      </w:r>
    </w:p>
    <w:p w:rsidR="006744B0" w:rsidRPr="003C4C35" w:rsidRDefault="006744B0" w:rsidP="00434FDA">
      <w:pPr>
        <w:numPr>
          <w:ilvl w:val="0"/>
          <w:numId w:val="1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18D</w:t>
      </w:r>
    </w:p>
    <w:p w:rsidR="006744B0" w:rsidRPr="003C4C35" w:rsidRDefault="006744B0" w:rsidP="00434FDA">
      <w:pPr>
        <w:numPr>
          <w:ilvl w:val="0"/>
          <w:numId w:val="1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К13</w:t>
      </w:r>
    </w:p>
    <w:p w:rsidR="006744B0" w:rsidRPr="003C4C35" w:rsidRDefault="006744B0" w:rsidP="00434FDA">
      <w:pPr>
        <w:numPr>
          <w:ilvl w:val="0"/>
          <w:numId w:val="1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34</w:t>
      </w:r>
    </w:p>
    <w:p w:rsidR="006744B0" w:rsidRPr="003C4C35" w:rsidRDefault="006744B0" w:rsidP="00434FDA">
      <w:pPr>
        <w:numPr>
          <w:ilvl w:val="0"/>
          <w:numId w:val="1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АВ</w:t>
      </w:r>
      <w:proofErr w:type="gramStart"/>
      <w:r w:rsidRPr="003C4C35">
        <w:rPr>
          <w:sz w:val="26"/>
          <w:szCs w:val="26"/>
        </w:rPr>
        <w:t>1</w:t>
      </w:r>
      <w:proofErr w:type="gramEnd"/>
    </w:p>
    <w:p w:rsidR="006744B0" w:rsidRPr="003C4C35" w:rsidRDefault="006744B0" w:rsidP="00DE036C">
      <w:pPr>
        <w:pStyle w:val="a"/>
      </w:pPr>
      <w:r w:rsidRPr="003C4C35">
        <w:t xml:space="preserve">В адресе R[4]C[-2] в электронной таблице </w:t>
      </w:r>
      <w:proofErr w:type="spellStart"/>
      <w:r w:rsidRPr="003C4C35">
        <w:t>Excel</w:t>
      </w:r>
      <w:proofErr w:type="spellEnd"/>
    </w:p>
    <w:p w:rsidR="006744B0" w:rsidRPr="003C4C35" w:rsidRDefault="006744B0" w:rsidP="00434FDA">
      <w:pPr>
        <w:numPr>
          <w:ilvl w:val="0"/>
          <w:numId w:val="2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Абсолютен номер столбца, номер строки относителен</w:t>
      </w:r>
    </w:p>
    <w:p w:rsidR="006744B0" w:rsidRPr="003C4C35" w:rsidRDefault="006744B0" w:rsidP="00434FDA">
      <w:pPr>
        <w:numPr>
          <w:ilvl w:val="0"/>
          <w:numId w:val="2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Абсолютен номер строки, номер столбца относителен</w:t>
      </w:r>
    </w:p>
    <w:p w:rsidR="006744B0" w:rsidRPr="003C4C35" w:rsidRDefault="006744B0" w:rsidP="00434FDA">
      <w:pPr>
        <w:numPr>
          <w:ilvl w:val="0"/>
          <w:numId w:val="2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Все адреса абсолютны</w:t>
      </w:r>
    </w:p>
    <w:p w:rsidR="006744B0" w:rsidRPr="003C4C35" w:rsidRDefault="006744B0" w:rsidP="00434FDA">
      <w:pPr>
        <w:numPr>
          <w:ilvl w:val="0"/>
          <w:numId w:val="2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Адрес содержит ошибку</w:t>
      </w:r>
    </w:p>
    <w:p w:rsidR="006744B0" w:rsidRPr="003C4C35" w:rsidRDefault="006744B0" w:rsidP="00434FDA">
      <w:pPr>
        <w:numPr>
          <w:ilvl w:val="0"/>
          <w:numId w:val="20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Все адреса относительны</w:t>
      </w:r>
    </w:p>
    <w:p w:rsidR="006744B0" w:rsidRPr="003C4C35" w:rsidRDefault="006744B0" w:rsidP="00DE036C">
      <w:pPr>
        <w:pStyle w:val="a"/>
      </w:pPr>
      <w:r w:rsidRPr="003C4C35">
        <w:t xml:space="preserve">В адресе R2C[-2] в электронной таблице </w:t>
      </w:r>
      <w:proofErr w:type="spellStart"/>
      <w:r w:rsidRPr="003C4C35">
        <w:t>Excel</w:t>
      </w:r>
      <w:proofErr w:type="spellEnd"/>
    </w:p>
    <w:p w:rsidR="006744B0" w:rsidRPr="003C4C35" w:rsidRDefault="006744B0" w:rsidP="00434FDA">
      <w:pPr>
        <w:numPr>
          <w:ilvl w:val="0"/>
          <w:numId w:val="2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Абсолютен номер столбца, номер строки относителен</w:t>
      </w:r>
    </w:p>
    <w:p w:rsidR="006744B0" w:rsidRPr="003C4C35" w:rsidRDefault="006744B0" w:rsidP="00434FDA">
      <w:pPr>
        <w:numPr>
          <w:ilvl w:val="0"/>
          <w:numId w:val="2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Абсолютен номер строки, номер столбца относителен</w:t>
      </w:r>
    </w:p>
    <w:p w:rsidR="006744B0" w:rsidRPr="003C4C35" w:rsidRDefault="006744B0" w:rsidP="00434FDA">
      <w:pPr>
        <w:numPr>
          <w:ilvl w:val="0"/>
          <w:numId w:val="2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Все адреса абсолютны</w:t>
      </w:r>
    </w:p>
    <w:p w:rsidR="006744B0" w:rsidRPr="003C4C35" w:rsidRDefault="006744B0" w:rsidP="00434FDA">
      <w:pPr>
        <w:numPr>
          <w:ilvl w:val="0"/>
          <w:numId w:val="2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Адрес содержит ошибку</w:t>
      </w:r>
    </w:p>
    <w:p w:rsidR="006744B0" w:rsidRPr="003C4C35" w:rsidRDefault="006744B0" w:rsidP="00434FDA">
      <w:pPr>
        <w:numPr>
          <w:ilvl w:val="0"/>
          <w:numId w:val="2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Все адреса относительны</w:t>
      </w:r>
    </w:p>
    <w:p w:rsidR="006744B0" w:rsidRPr="003C4C35" w:rsidRDefault="006744B0" w:rsidP="00DE036C">
      <w:pPr>
        <w:pStyle w:val="a"/>
      </w:pPr>
      <w:r w:rsidRPr="003C4C35">
        <w:t>Если в ячейке электронной таблицы отображается последовательность символов ######, то это означает, что</w:t>
      </w:r>
    </w:p>
    <w:p w:rsidR="006744B0" w:rsidRPr="003C4C35" w:rsidRDefault="006744B0" w:rsidP="00434FDA">
      <w:pPr>
        <w:numPr>
          <w:ilvl w:val="0"/>
          <w:numId w:val="2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Формула записана с ошибкой</w:t>
      </w:r>
    </w:p>
    <w:p w:rsidR="006744B0" w:rsidRPr="003C4C35" w:rsidRDefault="006744B0" w:rsidP="00434FDA">
      <w:pPr>
        <w:numPr>
          <w:ilvl w:val="0"/>
          <w:numId w:val="2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В </w:t>
      </w:r>
      <w:proofErr w:type="gramStart"/>
      <w:r w:rsidRPr="003C4C35">
        <w:rPr>
          <w:sz w:val="26"/>
          <w:szCs w:val="26"/>
        </w:rPr>
        <w:t>формуле есть ссылка на пустую</w:t>
      </w:r>
      <w:proofErr w:type="gramEnd"/>
      <w:r w:rsidRPr="003C4C35">
        <w:rPr>
          <w:sz w:val="26"/>
          <w:szCs w:val="26"/>
        </w:rPr>
        <w:t xml:space="preserve"> клетку</w:t>
      </w:r>
    </w:p>
    <w:p w:rsidR="006744B0" w:rsidRPr="003C4C35" w:rsidRDefault="006744B0" w:rsidP="00434FDA">
      <w:pPr>
        <w:numPr>
          <w:ilvl w:val="0"/>
          <w:numId w:val="2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 формуле есть циклическая ссылка</w:t>
      </w:r>
    </w:p>
    <w:p w:rsidR="006744B0" w:rsidRPr="003C4C35" w:rsidRDefault="006744B0" w:rsidP="00434FDA">
      <w:pPr>
        <w:numPr>
          <w:ilvl w:val="0"/>
          <w:numId w:val="23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Столбец недостаточно широк</w:t>
      </w:r>
    </w:p>
    <w:p w:rsidR="006744B0" w:rsidRPr="003C4C35" w:rsidRDefault="006744B0" w:rsidP="00DE036C">
      <w:pPr>
        <w:pStyle w:val="a"/>
      </w:pPr>
      <w:r w:rsidRPr="003C4C35">
        <w:t>В каком из указанных диапазонов содержится ровно 20 клеток электро</w:t>
      </w:r>
      <w:r w:rsidRPr="003C4C35">
        <w:t>н</w:t>
      </w:r>
      <w:r w:rsidRPr="003C4C35">
        <w:t>ной таблицы</w:t>
      </w:r>
    </w:p>
    <w:p w:rsidR="006744B0" w:rsidRPr="003C4C35" w:rsidRDefault="006744B0" w:rsidP="00434FDA">
      <w:pPr>
        <w:numPr>
          <w:ilvl w:val="0"/>
          <w:numId w:val="2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E12:F12</w:t>
      </w:r>
    </w:p>
    <w:p w:rsidR="006744B0" w:rsidRPr="003C4C35" w:rsidRDefault="006744B0" w:rsidP="00434FDA">
      <w:pPr>
        <w:numPr>
          <w:ilvl w:val="0"/>
          <w:numId w:val="2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C12:D11</w:t>
      </w:r>
    </w:p>
    <w:p w:rsidR="006744B0" w:rsidRPr="003C4C35" w:rsidRDefault="006744B0" w:rsidP="00434FDA">
      <w:pPr>
        <w:numPr>
          <w:ilvl w:val="0"/>
          <w:numId w:val="2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C3:F8</w:t>
      </w:r>
    </w:p>
    <w:p w:rsidR="006744B0" w:rsidRPr="003C4C35" w:rsidRDefault="006744B0" w:rsidP="00434FDA">
      <w:pPr>
        <w:numPr>
          <w:ilvl w:val="0"/>
          <w:numId w:val="24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A10:D15</w:t>
      </w:r>
    </w:p>
    <w:p w:rsidR="006744B0" w:rsidRPr="003C4C35" w:rsidRDefault="006744B0" w:rsidP="00DE036C">
      <w:pPr>
        <w:pStyle w:val="a"/>
      </w:pPr>
      <w:r w:rsidRPr="003C4C35">
        <w:t xml:space="preserve">Какую функцию можно выбрать в электронной таблице </w:t>
      </w:r>
      <w:proofErr w:type="spellStart"/>
      <w:r w:rsidRPr="003C4C35">
        <w:t>Excel</w:t>
      </w:r>
      <w:proofErr w:type="spellEnd"/>
      <w:r w:rsidRPr="003C4C35">
        <w:t xml:space="preserve"> для нахо</w:t>
      </w:r>
      <w:r w:rsidRPr="003C4C35">
        <w:t>ж</w:t>
      </w:r>
      <w:r w:rsidRPr="003C4C35">
        <w:t>дения наибольшего значения в диапазоне?</w:t>
      </w:r>
    </w:p>
    <w:p w:rsidR="006744B0" w:rsidRPr="003C4C35" w:rsidRDefault="006744B0" w:rsidP="00434FDA">
      <w:pPr>
        <w:numPr>
          <w:ilvl w:val="0"/>
          <w:numId w:val="2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СЧЁТ</w:t>
      </w:r>
    </w:p>
    <w:p w:rsidR="006744B0" w:rsidRPr="003C4C35" w:rsidRDefault="006744B0" w:rsidP="00434FDA">
      <w:pPr>
        <w:numPr>
          <w:ilvl w:val="0"/>
          <w:numId w:val="2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ABS</w:t>
      </w:r>
    </w:p>
    <w:p w:rsidR="006744B0" w:rsidRPr="003C4C35" w:rsidRDefault="006744B0" w:rsidP="00434FDA">
      <w:pPr>
        <w:numPr>
          <w:ilvl w:val="0"/>
          <w:numId w:val="2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МАКС</w:t>
      </w:r>
    </w:p>
    <w:p w:rsidR="006744B0" w:rsidRPr="003C4C35" w:rsidRDefault="006744B0" w:rsidP="00434FDA">
      <w:pPr>
        <w:numPr>
          <w:ilvl w:val="0"/>
          <w:numId w:val="2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lastRenderedPageBreak/>
        <w:t>РОСТ</w:t>
      </w:r>
    </w:p>
    <w:p w:rsidR="006744B0" w:rsidRPr="003C4C35" w:rsidRDefault="006744B0" w:rsidP="00DE036C">
      <w:pPr>
        <w:pStyle w:val="a"/>
      </w:pPr>
      <w:r w:rsidRPr="003C4C35">
        <w:t xml:space="preserve">Какая категория функций в электронной таблице </w:t>
      </w:r>
      <w:proofErr w:type="spellStart"/>
      <w:r w:rsidRPr="003C4C35">
        <w:t>Excel</w:t>
      </w:r>
      <w:proofErr w:type="spellEnd"/>
      <w:r w:rsidRPr="003C4C35">
        <w:t xml:space="preserve"> содержит функцию для расчета среднего арифметического значения?</w:t>
      </w:r>
    </w:p>
    <w:p w:rsidR="006744B0" w:rsidRPr="003C4C35" w:rsidRDefault="006744B0" w:rsidP="00434FDA">
      <w:pPr>
        <w:numPr>
          <w:ilvl w:val="0"/>
          <w:numId w:val="2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Финансовые</w:t>
      </w:r>
    </w:p>
    <w:p w:rsidR="006744B0" w:rsidRPr="003C4C35" w:rsidRDefault="006744B0" w:rsidP="00434FDA">
      <w:pPr>
        <w:numPr>
          <w:ilvl w:val="0"/>
          <w:numId w:val="2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Математические</w:t>
      </w:r>
    </w:p>
    <w:p w:rsidR="006744B0" w:rsidRPr="003C4C35" w:rsidRDefault="006744B0" w:rsidP="00434FDA">
      <w:pPr>
        <w:numPr>
          <w:ilvl w:val="0"/>
          <w:numId w:val="2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Статистические</w:t>
      </w:r>
    </w:p>
    <w:p w:rsidR="006744B0" w:rsidRPr="003C4C35" w:rsidRDefault="006744B0" w:rsidP="00434FDA">
      <w:pPr>
        <w:numPr>
          <w:ilvl w:val="0"/>
          <w:numId w:val="2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Проверка свойств и значений</w:t>
      </w:r>
    </w:p>
    <w:p w:rsidR="00881187" w:rsidRPr="003C4C35" w:rsidRDefault="00881187" w:rsidP="00FC59C4">
      <w:pPr>
        <w:pStyle w:val="a"/>
      </w:pPr>
      <w:r w:rsidRPr="003C4C35">
        <w:t>Как записывается выражение</w:t>
      </w:r>
      <w:r w:rsidRPr="003C4C35">
        <w:rPr>
          <w:position w:val="-10"/>
        </w:rPr>
        <w:t xml:space="preserve"> </w:t>
      </w:r>
      <w:r w:rsidRPr="003C4C35">
        <w:rPr>
          <w:position w:val="-10"/>
        </w:rPr>
        <w:object w:dxaOrig="405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4pt;height:21.3pt" o:ole="">
            <v:imagedata r:id="rId34" o:title=""/>
          </v:shape>
          <o:OLEObject Type="Embed" ProgID="Equation.3" ShapeID="_x0000_i1025" DrawAspect="Content" ObjectID="_1779172457" r:id="rId35"/>
        </w:object>
      </w:r>
      <w:r w:rsidRPr="003C4C35">
        <w:rPr>
          <w:position w:val="-10"/>
        </w:rPr>
        <w:t xml:space="preserve"> </w:t>
      </w:r>
      <w:r w:rsidRPr="003C4C35">
        <w:t xml:space="preserve">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Excel</w:t>
      </w:r>
      <w:proofErr w:type="spellEnd"/>
      <w:r w:rsidRPr="003C4C35">
        <w:t>?</w:t>
      </w:r>
    </w:p>
    <w:p w:rsidR="00881187" w:rsidRPr="003C4C35" w:rsidRDefault="00881187" w:rsidP="00434FDA">
      <w:pPr>
        <w:numPr>
          <w:ilvl w:val="0"/>
          <w:numId w:val="7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= B1(A1);</w:t>
      </w:r>
    </w:p>
    <w:p w:rsidR="00881187" w:rsidRPr="003C4C35" w:rsidRDefault="00881187" w:rsidP="00434FDA">
      <w:pPr>
        <w:numPr>
          <w:ilvl w:val="0"/>
          <w:numId w:val="7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= СТЕПЕНЬ(A1;B1);</w:t>
      </w:r>
    </w:p>
    <w:p w:rsidR="00881187" w:rsidRPr="003C4C35" w:rsidRDefault="00881187" w:rsidP="00434FDA">
      <w:pPr>
        <w:numPr>
          <w:ilvl w:val="0"/>
          <w:numId w:val="7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= СТЕПЕНЬ(B1;A1);</w:t>
      </w:r>
    </w:p>
    <w:p w:rsidR="00881187" w:rsidRPr="003C4C35" w:rsidRDefault="00881187" w:rsidP="00434FDA">
      <w:pPr>
        <w:numPr>
          <w:ilvl w:val="0"/>
          <w:numId w:val="7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= A1(B1).</w:t>
      </w:r>
    </w:p>
    <w:p w:rsidR="00881187" w:rsidRPr="003C4C35" w:rsidRDefault="00881187" w:rsidP="00FC59C4">
      <w:pPr>
        <w:pStyle w:val="a"/>
      </w:pPr>
      <w:r w:rsidRPr="003C4C35">
        <w:t xml:space="preserve">Какое обозначение выражения </w:t>
      </w:r>
      <w:r w:rsidRPr="003C4C35">
        <w:rPr>
          <w:position w:val="-10"/>
        </w:rPr>
        <w:object w:dxaOrig="555" w:dyaOrig="375">
          <v:shape id="_x0000_i1026" type="#_x0000_t75" style="width:26.9pt;height:18.8pt" o:ole="">
            <v:imagedata r:id="rId36" o:title=""/>
          </v:shape>
          <o:OLEObject Type="Embed" ProgID="Equation.3" ShapeID="_x0000_i1026" DrawAspect="Content" ObjectID="_1779172458" r:id="rId37"/>
        </w:object>
      </w:r>
      <w:r w:rsidRPr="003C4C35">
        <w:t xml:space="preserve"> неправильно 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Excel</w:t>
      </w:r>
      <w:proofErr w:type="spellEnd"/>
      <w:r w:rsidRPr="003C4C35">
        <w:t>?</w:t>
      </w:r>
    </w:p>
    <w:p w:rsidR="00881187" w:rsidRPr="003C4C35" w:rsidRDefault="00881187" w:rsidP="00434FDA">
      <w:pPr>
        <w:numPr>
          <w:ilvl w:val="0"/>
          <w:numId w:val="78"/>
        </w:numPr>
        <w:jc w:val="both"/>
      </w:pPr>
      <w:r w:rsidRPr="003C4C35">
        <w:t xml:space="preserve">= </w:t>
      </w:r>
      <w:r w:rsidRPr="003C4C35">
        <w:rPr>
          <w:sz w:val="26"/>
          <w:szCs w:val="26"/>
        </w:rPr>
        <w:t>TAN</w:t>
      </w:r>
      <w:r w:rsidRPr="003C4C35">
        <w:t>(A1);</w:t>
      </w:r>
    </w:p>
    <w:p w:rsidR="00881187" w:rsidRPr="003C4C35" w:rsidRDefault="00881187" w:rsidP="00434FDA">
      <w:pPr>
        <w:numPr>
          <w:ilvl w:val="0"/>
          <w:numId w:val="78"/>
        </w:numPr>
        <w:jc w:val="both"/>
      </w:pPr>
      <w:r w:rsidRPr="003C4C35">
        <w:t>= ТАНГЕНС(A1);</w:t>
      </w:r>
    </w:p>
    <w:p w:rsidR="00881187" w:rsidRPr="003C4C35" w:rsidRDefault="00881187" w:rsidP="00434FDA">
      <w:pPr>
        <w:numPr>
          <w:ilvl w:val="0"/>
          <w:numId w:val="78"/>
        </w:numPr>
        <w:jc w:val="both"/>
      </w:pPr>
      <w:r w:rsidRPr="003C4C35">
        <w:t>= (COS(A1)/SIN(A1))^(-1);</w:t>
      </w:r>
    </w:p>
    <w:p w:rsidR="00881187" w:rsidRPr="003C4C35" w:rsidRDefault="00881187" w:rsidP="00434FDA">
      <w:pPr>
        <w:numPr>
          <w:ilvl w:val="0"/>
          <w:numId w:val="78"/>
        </w:numPr>
        <w:jc w:val="both"/>
      </w:pPr>
      <w:r w:rsidRPr="003C4C35">
        <w:t>= SIN(A1)/COS(A1).</w:t>
      </w:r>
    </w:p>
    <w:p w:rsidR="00FC59C4" w:rsidRPr="003C4C35" w:rsidRDefault="00881187" w:rsidP="00FC59C4">
      <w:pPr>
        <w:pStyle w:val="a"/>
        <w:rPr>
          <w:sz w:val="22"/>
        </w:rPr>
      </w:pPr>
      <w:r w:rsidRPr="003C4C35">
        <w:t xml:space="preserve">Какой функции соответствует диаграмма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Excel</w:t>
      </w:r>
      <w:proofErr w:type="spellEnd"/>
      <w:r w:rsidRPr="003C4C35">
        <w:t>, приведённая на рисунке?</w:t>
      </w:r>
    </w:p>
    <w:p w:rsidR="00881187" w:rsidRPr="003C4C35" w:rsidRDefault="00FC59C4" w:rsidP="00FC59C4">
      <w:pPr>
        <w:jc w:val="center"/>
      </w:pPr>
      <w:r w:rsidRPr="003C4C35">
        <w:rPr>
          <w:noProof/>
          <w:lang w:eastAsia="ru-RU"/>
        </w:rPr>
        <w:drawing>
          <wp:inline distT="0" distB="0" distL="0" distR="0" wp14:anchorId="40A87CC3" wp14:editId="1AC72ECB">
            <wp:extent cx="2748466" cy="202311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4994" cy="2027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187" w:rsidRPr="003C4C35" w:rsidRDefault="00881187" w:rsidP="00434FDA">
      <w:pPr>
        <w:numPr>
          <w:ilvl w:val="0"/>
          <w:numId w:val="79"/>
        </w:numPr>
        <w:jc w:val="both"/>
        <w:rPr>
          <w:lang w:val="en-US"/>
        </w:rPr>
      </w:pPr>
      <w:r w:rsidRPr="003C4C35">
        <w:rPr>
          <w:position w:val="-12"/>
          <w:lang w:val="en-US"/>
        </w:rPr>
        <w:object w:dxaOrig="1020" w:dyaOrig="360">
          <v:shape id="_x0000_i1027" type="#_x0000_t75" style="width:50.7pt;height:18.8pt" o:ole="">
            <v:imagedata r:id="rId39" o:title=""/>
          </v:shape>
          <o:OLEObject Type="Embed" ProgID="Equation.3" ShapeID="_x0000_i1027" DrawAspect="Content" ObjectID="_1779172459" r:id="rId40"/>
        </w:object>
      </w:r>
      <w:r w:rsidRPr="003C4C35">
        <w:rPr>
          <w:lang w:val="en-US"/>
        </w:rPr>
        <w:t>;</w:t>
      </w:r>
    </w:p>
    <w:p w:rsidR="00881187" w:rsidRPr="003C4C35" w:rsidRDefault="00881187" w:rsidP="00434FDA">
      <w:pPr>
        <w:numPr>
          <w:ilvl w:val="0"/>
          <w:numId w:val="79"/>
        </w:numPr>
        <w:jc w:val="both"/>
      </w:pPr>
      <w:r w:rsidRPr="003C4C35">
        <w:rPr>
          <w:position w:val="-12"/>
          <w:lang w:val="en-US"/>
        </w:rPr>
        <w:object w:dxaOrig="1080" w:dyaOrig="300">
          <v:shape id="_x0000_i1028" type="#_x0000_t75" style="width:54.45pt;height:15.05pt" o:ole="">
            <v:imagedata r:id="rId41" o:title=""/>
          </v:shape>
          <o:OLEObject Type="Embed" ProgID="Equation.3" ShapeID="_x0000_i1028" DrawAspect="Content" ObjectID="_1779172460" r:id="rId42"/>
        </w:object>
      </w:r>
      <w:r w:rsidRPr="003C4C35">
        <w:t>;</w:t>
      </w:r>
    </w:p>
    <w:p w:rsidR="00881187" w:rsidRPr="003C4C35" w:rsidRDefault="00881187" w:rsidP="00434FDA">
      <w:pPr>
        <w:numPr>
          <w:ilvl w:val="0"/>
          <w:numId w:val="79"/>
        </w:numPr>
        <w:jc w:val="both"/>
        <w:rPr>
          <w:sz w:val="22"/>
        </w:rPr>
      </w:pPr>
      <w:r w:rsidRPr="003C4C35">
        <w:rPr>
          <w:position w:val="-12"/>
          <w:lang w:val="en-US"/>
        </w:rPr>
        <w:object w:dxaOrig="1035" w:dyaOrig="345">
          <v:shape id="_x0000_i1029" type="#_x0000_t75" style="width:52.6pt;height:17.55pt" o:ole="">
            <v:imagedata r:id="rId43" o:title=""/>
          </v:shape>
          <o:OLEObject Type="Embed" ProgID="Equation.3" ShapeID="_x0000_i1029" DrawAspect="Content" ObjectID="_1779172461" r:id="rId44"/>
        </w:object>
      </w:r>
      <w:r w:rsidRPr="003C4C35">
        <w:t>;</w:t>
      </w:r>
    </w:p>
    <w:p w:rsidR="00881187" w:rsidRPr="003C4C35" w:rsidRDefault="00881187" w:rsidP="00434FDA">
      <w:pPr>
        <w:numPr>
          <w:ilvl w:val="0"/>
          <w:numId w:val="79"/>
        </w:numPr>
        <w:jc w:val="both"/>
        <w:rPr>
          <w:sz w:val="22"/>
        </w:rPr>
      </w:pPr>
      <w:r w:rsidRPr="003C4C35">
        <w:rPr>
          <w:position w:val="-12"/>
          <w:lang w:val="en-US"/>
        </w:rPr>
        <w:object w:dxaOrig="945" w:dyaOrig="345">
          <v:shape id="_x0000_i1030" type="#_x0000_t75" style="width:46.95pt;height:17.55pt" o:ole="">
            <v:imagedata r:id="rId45" o:title=""/>
          </v:shape>
          <o:OLEObject Type="Embed" ProgID="Equation.3" ShapeID="_x0000_i1030" DrawAspect="Content" ObjectID="_1779172462" r:id="rId46"/>
        </w:object>
      </w:r>
      <w:r w:rsidRPr="003C4C35">
        <w:t>.</w:t>
      </w:r>
    </w:p>
    <w:p w:rsidR="00881187" w:rsidRPr="003C4C35" w:rsidRDefault="00881187" w:rsidP="004C2215">
      <w:pPr>
        <w:pStyle w:val="a"/>
      </w:pPr>
      <w:r w:rsidRPr="003C4C35">
        <w:t xml:space="preserve">Как обозначается выражение </w:t>
      </w:r>
      <w:r w:rsidRPr="003C4C35">
        <w:rPr>
          <w:position w:val="-10"/>
        </w:rPr>
        <w:object w:dxaOrig="1245" w:dyaOrig="420">
          <v:shape id="_x0000_i1031" type="#_x0000_t75" style="width:62pt;height:21.3pt" o:ole="">
            <v:imagedata r:id="rId47" o:title=""/>
          </v:shape>
          <o:OLEObject Type="Embed" ProgID="Equation.DSMT4" ShapeID="_x0000_i1031" DrawAspect="Content" ObjectID="_1779172463" r:id="rId48"/>
        </w:object>
      </w:r>
      <w:r w:rsidRPr="003C4C35">
        <w:t xml:space="preserve"> 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Excel</w:t>
      </w:r>
      <w:proofErr w:type="spellEnd"/>
      <w:r w:rsidRPr="003C4C35">
        <w:t>?</w:t>
      </w:r>
    </w:p>
    <w:p w:rsidR="00881187" w:rsidRPr="003C4C35" w:rsidRDefault="00881187" w:rsidP="00434FDA">
      <w:pPr>
        <w:numPr>
          <w:ilvl w:val="0"/>
          <w:numId w:val="80"/>
        </w:numPr>
        <w:jc w:val="both"/>
      </w:pPr>
      <w:r w:rsidRPr="003C4C35">
        <w:t>=SH(A1–B1);</w:t>
      </w:r>
    </w:p>
    <w:p w:rsidR="00881187" w:rsidRPr="003C4C35" w:rsidRDefault="00881187" w:rsidP="00434FDA">
      <w:pPr>
        <w:numPr>
          <w:ilvl w:val="0"/>
          <w:numId w:val="80"/>
        </w:numPr>
        <w:jc w:val="both"/>
      </w:pPr>
      <w:r w:rsidRPr="003C4C35">
        <w:t>=SINH(A1–B1);</w:t>
      </w:r>
    </w:p>
    <w:p w:rsidR="00881187" w:rsidRPr="003C4C35" w:rsidRDefault="00881187" w:rsidP="00434FDA">
      <w:pPr>
        <w:numPr>
          <w:ilvl w:val="0"/>
          <w:numId w:val="80"/>
        </w:numPr>
        <w:jc w:val="both"/>
      </w:pPr>
      <w:r w:rsidRPr="003C4C35">
        <w:t>=ASIN(A1–B1);</w:t>
      </w:r>
    </w:p>
    <w:p w:rsidR="00881187" w:rsidRPr="003C4C35" w:rsidRDefault="00881187" w:rsidP="00434FDA">
      <w:pPr>
        <w:numPr>
          <w:ilvl w:val="0"/>
          <w:numId w:val="80"/>
        </w:numPr>
        <w:jc w:val="both"/>
      </w:pPr>
      <w:r w:rsidRPr="003C4C35">
        <w:t>=ARCSIN(A1–B1).</w:t>
      </w:r>
    </w:p>
    <w:p w:rsidR="00881187" w:rsidRPr="003C4C35" w:rsidRDefault="00881187" w:rsidP="004C2215">
      <w:pPr>
        <w:pStyle w:val="a"/>
      </w:pPr>
      <w:r w:rsidRPr="003C4C35">
        <w:t xml:space="preserve">Как обозначается выражение </w:t>
      </w:r>
      <w:r w:rsidRPr="003C4C35">
        <w:rPr>
          <w:position w:val="-10"/>
        </w:rPr>
        <w:object w:dxaOrig="855" w:dyaOrig="420">
          <v:shape id="_x0000_i1032" type="#_x0000_t75" style="width:41.95pt;height:21.3pt" o:ole="">
            <v:imagedata r:id="rId49" o:title=""/>
          </v:shape>
          <o:OLEObject Type="Embed" ProgID="Equation.DSMT4" ShapeID="_x0000_i1032" DrawAspect="Content" ObjectID="_1779172464" r:id="rId50"/>
        </w:object>
      </w:r>
      <w:r w:rsidRPr="003C4C35">
        <w:t xml:space="preserve"> 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Excel</w:t>
      </w:r>
      <w:proofErr w:type="spellEnd"/>
      <w:r w:rsidRPr="003C4C35">
        <w:t>?</w:t>
      </w:r>
    </w:p>
    <w:p w:rsidR="00881187" w:rsidRPr="003C4C35" w:rsidRDefault="00881187" w:rsidP="00434FDA">
      <w:pPr>
        <w:numPr>
          <w:ilvl w:val="0"/>
          <w:numId w:val="81"/>
        </w:numPr>
        <w:jc w:val="both"/>
      </w:pPr>
      <w:r w:rsidRPr="003C4C35">
        <w:t>=В</w:t>
      </w:r>
      <w:proofErr w:type="gramStart"/>
      <w:r w:rsidRPr="003C4C35">
        <w:t>1</w:t>
      </w:r>
      <w:proofErr w:type="gramEnd"/>
      <w:r w:rsidRPr="003C4C35">
        <w:t>(А1+С1);</w:t>
      </w:r>
    </w:p>
    <w:p w:rsidR="00881187" w:rsidRPr="003C4C35" w:rsidRDefault="00881187" w:rsidP="00434FDA">
      <w:pPr>
        <w:numPr>
          <w:ilvl w:val="0"/>
          <w:numId w:val="81"/>
        </w:numPr>
        <w:jc w:val="both"/>
        <w:rPr>
          <w:i/>
        </w:rPr>
      </w:pPr>
      <w:r w:rsidRPr="003C4C35">
        <w:rPr>
          <w:i/>
        </w:rPr>
        <w:t>= А1+СТЕПЕН</w:t>
      </w:r>
      <w:proofErr w:type="gramStart"/>
      <w:r w:rsidRPr="003C4C35">
        <w:rPr>
          <w:i/>
        </w:rPr>
        <w:t>Ь(</w:t>
      </w:r>
      <w:proofErr w:type="gramEnd"/>
      <w:r w:rsidRPr="003C4C35">
        <w:rPr>
          <w:i/>
        </w:rPr>
        <w:t>С1;В1);</w:t>
      </w:r>
    </w:p>
    <w:p w:rsidR="00881187" w:rsidRPr="003C4C35" w:rsidRDefault="00881187" w:rsidP="00434FDA">
      <w:pPr>
        <w:numPr>
          <w:ilvl w:val="0"/>
          <w:numId w:val="81"/>
        </w:numPr>
        <w:jc w:val="both"/>
      </w:pPr>
      <w:r w:rsidRPr="003C4C35">
        <w:t>= СТЕПЕН</w:t>
      </w:r>
      <w:proofErr w:type="gramStart"/>
      <w:r w:rsidRPr="003C4C35">
        <w:t>Ь(</w:t>
      </w:r>
      <w:proofErr w:type="gramEnd"/>
      <w:r w:rsidRPr="003C4C35">
        <w:t>А1+С1;В1);</w:t>
      </w:r>
    </w:p>
    <w:p w:rsidR="00881187" w:rsidRPr="003C4C35" w:rsidRDefault="00881187" w:rsidP="00434FDA">
      <w:pPr>
        <w:numPr>
          <w:ilvl w:val="0"/>
          <w:numId w:val="81"/>
        </w:numPr>
        <w:jc w:val="both"/>
      </w:pPr>
      <w:r w:rsidRPr="003C4C35">
        <w:t xml:space="preserve">=Al+C1(B1). </w:t>
      </w:r>
    </w:p>
    <w:p w:rsidR="00881187" w:rsidRPr="003C4C35" w:rsidRDefault="00881187" w:rsidP="004C2215">
      <w:pPr>
        <w:pStyle w:val="a"/>
      </w:pPr>
      <w:r w:rsidRPr="003C4C35">
        <w:lastRenderedPageBreak/>
        <w:t>В ячейке А</w:t>
      </w:r>
      <w:proofErr w:type="gramStart"/>
      <w:r w:rsidRPr="003C4C35">
        <w:t>1</w:t>
      </w:r>
      <w:proofErr w:type="gramEnd"/>
      <w:r w:rsidRPr="003C4C35">
        <w:t xml:space="preserve"> листа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Excel</w:t>
      </w:r>
      <w:proofErr w:type="spellEnd"/>
      <w:r w:rsidRPr="003C4C35">
        <w:t xml:space="preserve"> введено значение 0,1. В ячейке А</w:t>
      </w:r>
      <w:proofErr w:type="gramStart"/>
      <w:r w:rsidRPr="003C4C35">
        <w:t>2</w:t>
      </w:r>
      <w:proofErr w:type="gramEnd"/>
      <w:r w:rsidRPr="003C4C35">
        <w:t xml:space="preserve"> получ</w:t>
      </w:r>
      <w:r w:rsidRPr="003C4C35">
        <w:t>е</w:t>
      </w:r>
      <w:r w:rsidRPr="003C4C35">
        <w:t>но значение 0,099833. Какая функция введена в ячейку А</w:t>
      </w:r>
      <w:proofErr w:type="gramStart"/>
      <w:r w:rsidRPr="003C4C35">
        <w:t>2</w:t>
      </w:r>
      <w:proofErr w:type="gramEnd"/>
      <w:r w:rsidRPr="003C4C35">
        <w:t>?</w:t>
      </w:r>
    </w:p>
    <w:p w:rsidR="00881187" w:rsidRPr="003C4C35" w:rsidRDefault="00881187" w:rsidP="00434FDA">
      <w:pPr>
        <w:numPr>
          <w:ilvl w:val="0"/>
          <w:numId w:val="82"/>
        </w:numPr>
        <w:jc w:val="both"/>
      </w:pPr>
      <w:r w:rsidRPr="003C4C35">
        <w:t>=SIN(A1);</w:t>
      </w:r>
    </w:p>
    <w:p w:rsidR="00881187" w:rsidRPr="003C4C35" w:rsidRDefault="00881187" w:rsidP="00434FDA">
      <w:pPr>
        <w:numPr>
          <w:ilvl w:val="0"/>
          <w:numId w:val="82"/>
        </w:numPr>
        <w:jc w:val="both"/>
      </w:pPr>
      <w:r w:rsidRPr="003C4C35">
        <w:t xml:space="preserve">=LN(A1); </w:t>
      </w:r>
    </w:p>
    <w:p w:rsidR="00881187" w:rsidRPr="003C4C35" w:rsidRDefault="00881187" w:rsidP="00434FDA">
      <w:pPr>
        <w:numPr>
          <w:ilvl w:val="0"/>
          <w:numId w:val="82"/>
        </w:numPr>
        <w:jc w:val="both"/>
      </w:pPr>
      <w:r w:rsidRPr="003C4C35">
        <w:t>=А</w:t>
      </w:r>
      <w:proofErr w:type="gramStart"/>
      <w:r w:rsidRPr="003C4C35">
        <w:t>1</w:t>
      </w:r>
      <w:proofErr w:type="gramEnd"/>
      <w:r w:rsidRPr="003C4C35">
        <w:t>^2;</w:t>
      </w:r>
    </w:p>
    <w:p w:rsidR="00881187" w:rsidRPr="003C4C35" w:rsidRDefault="00881187" w:rsidP="00434FDA">
      <w:pPr>
        <w:numPr>
          <w:ilvl w:val="0"/>
          <w:numId w:val="82"/>
        </w:numPr>
        <w:jc w:val="both"/>
      </w:pPr>
      <w:r w:rsidRPr="003C4C35">
        <w:t>=COS(A1).</w:t>
      </w:r>
    </w:p>
    <w:p w:rsidR="00881187" w:rsidRPr="003C4C35" w:rsidRDefault="00881187" w:rsidP="004C2215">
      <w:pPr>
        <w:pStyle w:val="a"/>
      </w:pPr>
      <w:r w:rsidRPr="003C4C35">
        <w:t xml:space="preserve"> В ячейке А</w:t>
      </w:r>
      <w:proofErr w:type="gramStart"/>
      <w:r w:rsidRPr="003C4C35">
        <w:t>1</w:t>
      </w:r>
      <w:proofErr w:type="gramEnd"/>
      <w:r w:rsidRPr="003C4C35">
        <w:t xml:space="preserve"> листа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Excel</w:t>
      </w:r>
      <w:proofErr w:type="spellEnd"/>
      <w:r w:rsidRPr="003C4C35">
        <w:t xml:space="preserve"> введено значение 2. В ячейке А</w:t>
      </w:r>
      <w:proofErr w:type="gramStart"/>
      <w:r w:rsidRPr="003C4C35">
        <w:t>2</w:t>
      </w:r>
      <w:proofErr w:type="gramEnd"/>
      <w:r w:rsidRPr="003C4C35">
        <w:t xml:space="preserve"> получено значение 1,259921. Какая функция введена в ячейку А</w:t>
      </w:r>
      <w:proofErr w:type="gramStart"/>
      <w:r w:rsidRPr="003C4C35">
        <w:t>2</w:t>
      </w:r>
      <w:proofErr w:type="gramEnd"/>
      <w:r w:rsidRPr="003C4C35">
        <w:t>?</w:t>
      </w:r>
    </w:p>
    <w:p w:rsidR="00881187" w:rsidRPr="003C4C35" w:rsidRDefault="00881187" w:rsidP="00434FDA">
      <w:pPr>
        <w:numPr>
          <w:ilvl w:val="0"/>
          <w:numId w:val="83"/>
        </w:numPr>
        <w:jc w:val="both"/>
      </w:pPr>
      <w:r w:rsidRPr="003C4C35">
        <w:t>=ЕХ</w:t>
      </w:r>
      <w:proofErr w:type="gramStart"/>
      <w:r w:rsidRPr="003C4C35">
        <w:t>Р(</w:t>
      </w:r>
      <w:proofErr w:type="gramEnd"/>
      <w:r w:rsidRPr="003C4C35">
        <w:t>А1);</w:t>
      </w:r>
    </w:p>
    <w:p w:rsidR="00881187" w:rsidRPr="003C4C35" w:rsidRDefault="00881187" w:rsidP="00434FDA">
      <w:pPr>
        <w:numPr>
          <w:ilvl w:val="0"/>
          <w:numId w:val="83"/>
        </w:numPr>
        <w:jc w:val="both"/>
      </w:pPr>
      <w:r w:rsidRPr="003C4C35">
        <w:t>=LN(A1);</w:t>
      </w:r>
    </w:p>
    <w:p w:rsidR="00881187" w:rsidRPr="003C4C35" w:rsidRDefault="00881187" w:rsidP="00434FDA">
      <w:pPr>
        <w:numPr>
          <w:ilvl w:val="0"/>
          <w:numId w:val="83"/>
        </w:numPr>
        <w:jc w:val="both"/>
      </w:pPr>
      <w:r w:rsidRPr="003C4C35">
        <w:t>=А</w:t>
      </w:r>
      <w:proofErr w:type="gramStart"/>
      <w:r w:rsidRPr="003C4C35">
        <w:t>1</w:t>
      </w:r>
      <w:proofErr w:type="gramEnd"/>
      <w:r w:rsidRPr="003C4C35">
        <w:t>^3;</w:t>
      </w:r>
    </w:p>
    <w:p w:rsidR="00881187" w:rsidRPr="003C4C35" w:rsidRDefault="00881187" w:rsidP="00434FDA">
      <w:pPr>
        <w:numPr>
          <w:ilvl w:val="0"/>
          <w:numId w:val="83"/>
        </w:numPr>
        <w:jc w:val="both"/>
      </w:pPr>
      <w:r w:rsidRPr="003C4C35">
        <w:t>=А</w:t>
      </w:r>
      <w:proofErr w:type="gramStart"/>
      <w:r w:rsidRPr="003C4C35">
        <w:t>1</w:t>
      </w:r>
      <w:proofErr w:type="gramEnd"/>
      <w:r w:rsidRPr="003C4C35">
        <w:t>^(1/3).</w:t>
      </w:r>
    </w:p>
    <w:p w:rsidR="00881187" w:rsidRPr="003C4C35" w:rsidRDefault="00881187" w:rsidP="005962E5">
      <w:pPr>
        <w:pStyle w:val="a"/>
      </w:pPr>
      <w:r w:rsidRPr="003C4C35">
        <w:t xml:space="preserve"> Какой функции соответствует график, изображённый на рисунке? </w:t>
      </w:r>
    </w:p>
    <w:p w:rsidR="005962E5" w:rsidRPr="003C4C35" w:rsidRDefault="005962E5" w:rsidP="005962E5">
      <w:pPr>
        <w:jc w:val="center"/>
      </w:pPr>
      <w:r w:rsidRPr="003C4C35">
        <w:rPr>
          <w:noProof/>
          <w:lang w:eastAsia="ru-RU"/>
        </w:rPr>
        <w:drawing>
          <wp:inline distT="0" distB="0" distL="0" distR="0" wp14:anchorId="665ACF13" wp14:editId="44C707FC">
            <wp:extent cx="2808382" cy="1751963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815374" cy="175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187" w:rsidRPr="003C4C35" w:rsidRDefault="00881187" w:rsidP="00434FDA">
      <w:pPr>
        <w:numPr>
          <w:ilvl w:val="0"/>
          <w:numId w:val="84"/>
        </w:numPr>
        <w:jc w:val="both"/>
      </w:pPr>
      <w:r w:rsidRPr="003C4C35">
        <w:rPr>
          <w:position w:val="-10"/>
        </w:rPr>
        <w:object w:dxaOrig="1095" w:dyaOrig="375">
          <v:shape id="_x0000_i1033" type="#_x0000_t75" style="width:54.45pt;height:18.8pt" o:ole="">
            <v:imagedata r:id="rId52" o:title=""/>
          </v:shape>
          <o:OLEObject Type="Embed" ProgID="Equation.DSMT4" ShapeID="_x0000_i1033" DrawAspect="Content" ObjectID="_1779172465" r:id="rId53"/>
        </w:object>
      </w:r>
      <w:r w:rsidRPr="003C4C35">
        <w:t>;</w:t>
      </w:r>
    </w:p>
    <w:p w:rsidR="00881187" w:rsidRPr="003C4C35" w:rsidRDefault="00881187" w:rsidP="00434FDA">
      <w:pPr>
        <w:numPr>
          <w:ilvl w:val="0"/>
          <w:numId w:val="84"/>
        </w:numPr>
        <w:jc w:val="both"/>
      </w:pPr>
      <w:r w:rsidRPr="003C4C35">
        <w:rPr>
          <w:position w:val="-10"/>
        </w:rPr>
        <w:object w:dxaOrig="945" w:dyaOrig="360">
          <v:shape id="_x0000_i1034" type="#_x0000_t75" style="width:46.95pt;height:18.8pt" o:ole="">
            <v:imagedata r:id="rId54" o:title=""/>
          </v:shape>
          <o:OLEObject Type="Embed" ProgID="Equation.DSMT4" ShapeID="_x0000_i1034" DrawAspect="Content" ObjectID="_1779172466" r:id="rId55"/>
        </w:object>
      </w:r>
      <w:r w:rsidRPr="003C4C35">
        <w:t>;</w:t>
      </w:r>
    </w:p>
    <w:p w:rsidR="00881187" w:rsidRPr="003C4C35" w:rsidRDefault="00881187" w:rsidP="00434FDA">
      <w:pPr>
        <w:numPr>
          <w:ilvl w:val="0"/>
          <w:numId w:val="84"/>
        </w:numPr>
        <w:jc w:val="both"/>
      </w:pPr>
      <w:r w:rsidRPr="003C4C35">
        <w:rPr>
          <w:position w:val="-10"/>
        </w:rPr>
        <w:object w:dxaOrig="915" w:dyaOrig="360">
          <v:shape id="_x0000_i1035" type="#_x0000_t75" style="width:45.7pt;height:18.8pt" o:ole="">
            <v:imagedata r:id="rId56" o:title=""/>
          </v:shape>
          <o:OLEObject Type="Embed" ProgID="Equation.DSMT4" ShapeID="_x0000_i1035" DrawAspect="Content" ObjectID="_1779172467" r:id="rId57"/>
        </w:object>
      </w:r>
      <w:r w:rsidRPr="003C4C35">
        <w:t>;</w:t>
      </w:r>
    </w:p>
    <w:p w:rsidR="00881187" w:rsidRPr="003C4C35" w:rsidRDefault="00881187" w:rsidP="00434FDA">
      <w:pPr>
        <w:numPr>
          <w:ilvl w:val="0"/>
          <w:numId w:val="84"/>
        </w:numPr>
        <w:jc w:val="both"/>
      </w:pPr>
      <w:r w:rsidRPr="003C4C35">
        <w:rPr>
          <w:position w:val="-10"/>
        </w:rPr>
        <w:object w:dxaOrig="720" w:dyaOrig="420">
          <v:shape id="_x0000_i1036" type="#_x0000_t75" style="width:36.3pt;height:21.3pt" o:ole="">
            <v:imagedata r:id="rId58" o:title=""/>
          </v:shape>
          <o:OLEObject Type="Embed" ProgID="Equation.DSMT4" ShapeID="_x0000_i1036" DrawAspect="Content" ObjectID="_1779172468" r:id="rId59"/>
        </w:object>
      </w:r>
      <w:r w:rsidRPr="003C4C35">
        <w:t>.</w:t>
      </w:r>
    </w:p>
    <w:p w:rsidR="00563BEC" w:rsidRPr="003C4C35" w:rsidRDefault="00563BEC" w:rsidP="00563BEC">
      <w:pPr>
        <w:pStyle w:val="a"/>
      </w:pPr>
      <w:r w:rsidRPr="003C4C35">
        <w:t>Какой тип фильтра нужно выбрать, чтобы отобрать в таблице базы данных группу записей (например, по должностям).</w:t>
      </w:r>
    </w:p>
    <w:p w:rsidR="00563BEC" w:rsidRPr="003C4C35" w:rsidRDefault="00563BEC" w:rsidP="00434FDA">
      <w:pPr>
        <w:numPr>
          <w:ilvl w:val="0"/>
          <w:numId w:val="2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Фильтр.</w:t>
      </w:r>
    </w:p>
    <w:p w:rsidR="00563BEC" w:rsidRPr="003C4C35" w:rsidRDefault="00563BEC" w:rsidP="00434FDA">
      <w:pPr>
        <w:numPr>
          <w:ilvl w:val="0"/>
          <w:numId w:val="2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Фильтр по </w:t>
      </w:r>
      <w:proofErr w:type="gramStart"/>
      <w:r w:rsidRPr="003C4C35">
        <w:rPr>
          <w:sz w:val="26"/>
          <w:szCs w:val="26"/>
        </w:rPr>
        <w:t>выделенному</w:t>
      </w:r>
      <w:proofErr w:type="gramEnd"/>
      <w:r w:rsidRPr="003C4C35">
        <w:rPr>
          <w:sz w:val="26"/>
          <w:szCs w:val="26"/>
        </w:rPr>
        <w:t>.</w:t>
      </w:r>
    </w:p>
    <w:p w:rsidR="00563BEC" w:rsidRPr="003C4C35" w:rsidRDefault="00563BEC" w:rsidP="00434FDA">
      <w:pPr>
        <w:numPr>
          <w:ilvl w:val="0"/>
          <w:numId w:val="2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Расширенный фильтр.</w:t>
      </w:r>
    </w:p>
    <w:p w:rsidR="00563BEC" w:rsidRPr="003C4C35" w:rsidRDefault="00563BEC" w:rsidP="00434FDA">
      <w:pPr>
        <w:numPr>
          <w:ilvl w:val="0"/>
          <w:numId w:val="2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Расширенный фильтр.</w:t>
      </w:r>
    </w:p>
    <w:p w:rsidR="00563BEC" w:rsidRPr="003C4C35" w:rsidRDefault="00563BEC" w:rsidP="00563BEC">
      <w:pPr>
        <w:pStyle w:val="a"/>
      </w:pPr>
      <w:r w:rsidRPr="003C4C35">
        <w:t>Как называется набор условий, применяемых для отбора или сортировки данных</w:t>
      </w:r>
    </w:p>
    <w:p w:rsidR="00563BEC" w:rsidRPr="003C4C35" w:rsidRDefault="00563BEC" w:rsidP="00434FDA">
      <w:pPr>
        <w:numPr>
          <w:ilvl w:val="0"/>
          <w:numId w:val="8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Таблица.</w:t>
      </w:r>
    </w:p>
    <w:p w:rsidR="00563BEC" w:rsidRPr="003C4C35" w:rsidRDefault="00563BEC" w:rsidP="00434FDA">
      <w:pPr>
        <w:numPr>
          <w:ilvl w:val="0"/>
          <w:numId w:val="8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Отчет.</w:t>
      </w:r>
    </w:p>
    <w:p w:rsidR="00563BEC" w:rsidRPr="003C4C35" w:rsidRDefault="00563BEC" w:rsidP="00434FDA">
      <w:pPr>
        <w:numPr>
          <w:ilvl w:val="0"/>
          <w:numId w:val="8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Запрос.</w:t>
      </w:r>
    </w:p>
    <w:p w:rsidR="00563BEC" w:rsidRPr="003C4C35" w:rsidRDefault="00563BEC" w:rsidP="00434FDA">
      <w:pPr>
        <w:numPr>
          <w:ilvl w:val="0"/>
          <w:numId w:val="8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Фильтр.</w:t>
      </w:r>
    </w:p>
    <w:p w:rsidR="00563BEC" w:rsidRPr="003C4C35" w:rsidRDefault="00563BEC" w:rsidP="00563BEC">
      <w:pPr>
        <w:pStyle w:val="a"/>
      </w:pPr>
      <w:r w:rsidRPr="003C4C35">
        <w:t xml:space="preserve">В каком режиме осуществляется просмотр и ввод данных в СУБД </w:t>
      </w:r>
      <w:proofErr w:type="spellStart"/>
      <w:r w:rsidRPr="003C4C35">
        <w:t>Access</w:t>
      </w:r>
      <w:proofErr w:type="spellEnd"/>
      <w:r w:rsidRPr="003C4C35">
        <w:t>?</w:t>
      </w:r>
    </w:p>
    <w:p w:rsidR="00563BEC" w:rsidRPr="003C4C35" w:rsidRDefault="00563BEC" w:rsidP="00434FDA">
      <w:pPr>
        <w:numPr>
          <w:ilvl w:val="0"/>
          <w:numId w:val="8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 режиме мастера.</w:t>
      </w:r>
    </w:p>
    <w:p w:rsidR="00563BEC" w:rsidRPr="003C4C35" w:rsidRDefault="00563BEC" w:rsidP="00434FDA">
      <w:pPr>
        <w:numPr>
          <w:ilvl w:val="0"/>
          <w:numId w:val="8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 режиме конструктора.</w:t>
      </w:r>
    </w:p>
    <w:p w:rsidR="00563BEC" w:rsidRPr="003C4C35" w:rsidRDefault="00563BEC" w:rsidP="00434FDA">
      <w:pPr>
        <w:numPr>
          <w:ilvl w:val="0"/>
          <w:numId w:val="8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 режиме таблицы.</w:t>
      </w:r>
    </w:p>
    <w:p w:rsidR="00563BEC" w:rsidRPr="003C4C35" w:rsidRDefault="00563BEC" w:rsidP="00563BEC">
      <w:pPr>
        <w:pStyle w:val="a"/>
      </w:pPr>
      <w:r w:rsidRPr="003C4C35">
        <w:lastRenderedPageBreak/>
        <w:t>Для создания отчета с выделением данных запроса или таблицы по кат</w:t>
      </w:r>
      <w:r w:rsidRPr="003C4C35">
        <w:t>е</w:t>
      </w:r>
      <w:r w:rsidRPr="003C4C35">
        <w:t>гориям, необходимо</w:t>
      </w:r>
      <w:r w:rsidR="002B4644" w:rsidRPr="003C4C35">
        <w:t xml:space="preserve"> задать порядок</w:t>
      </w:r>
      <w:r w:rsidRPr="003C4C35">
        <w:t>:</w:t>
      </w:r>
    </w:p>
    <w:p w:rsidR="00563BEC" w:rsidRPr="003C4C35" w:rsidRDefault="00331620" w:rsidP="00434FDA">
      <w:pPr>
        <w:numPr>
          <w:ilvl w:val="0"/>
          <w:numId w:val="8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сортировки данных</w:t>
      </w:r>
    </w:p>
    <w:p w:rsidR="00563BEC" w:rsidRPr="003C4C35" w:rsidRDefault="00563BEC" w:rsidP="00434FDA">
      <w:pPr>
        <w:numPr>
          <w:ilvl w:val="0"/>
          <w:numId w:val="8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отображения данных</w:t>
      </w:r>
    </w:p>
    <w:p w:rsidR="00563BEC" w:rsidRPr="003C4C35" w:rsidRDefault="00331620" w:rsidP="00434FDA">
      <w:pPr>
        <w:numPr>
          <w:ilvl w:val="0"/>
          <w:numId w:val="8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обработки данных</w:t>
      </w:r>
    </w:p>
    <w:p w:rsidR="00563BEC" w:rsidRPr="003C4C35" w:rsidRDefault="00331620" w:rsidP="00434FDA">
      <w:pPr>
        <w:numPr>
          <w:ilvl w:val="0"/>
          <w:numId w:val="87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группировки данных</w:t>
      </w:r>
    </w:p>
    <w:p w:rsidR="00563BEC" w:rsidRPr="003C4C35" w:rsidRDefault="00563BEC" w:rsidP="002B4644">
      <w:pPr>
        <w:pStyle w:val="a"/>
      </w:pPr>
      <w:r w:rsidRPr="003C4C35">
        <w:t>Основным объектом базы данных является:</w:t>
      </w:r>
    </w:p>
    <w:p w:rsidR="00563BEC" w:rsidRPr="003C4C35" w:rsidRDefault="00331620" w:rsidP="00434FDA">
      <w:pPr>
        <w:numPr>
          <w:ilvl w:val="0"/>
          <w:numId w:val="8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Форма</w:t>
      </w:r>
    </w:p>
    <w:p w:rsidR="00563BEC" w:rsidRPr="003C4C35" w:rsidRDefault="00331620" w:rsidP="00434FDA">
      <w:pPr>
        <w:numPr>
          <w:ilvl w:val="0"/>
          <w:numId w:val="8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Запрос</w:t>
      </w:r>
    </w:p>
    <w:p w:rsidR="00563BEC" w:rsidRPr="003C4C35" w:rsidRDefault="00331620" w:rsidP="00434FDA">
      <w:pPr>
        <w:numPr>
          <w:ilvl w:val="0"/>
          <w:numId w:val="8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Таблица</w:t>
      </w:r>
    </w:p>
    <w:p w:rsidR="00563BEC" w:rsidRPr="003C4C35" w:rsidRDefault="00331620" w:rsidP="00434FDA">
      <w:pPr>
        <w:numPr>
          <w:ilvl w:val="0"/>
          <w:numId w:val="8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Отчет</w:t>
      </w:r>
    </w:p>
    <w:p w:rsidR="00DA10DC" w:rsidRPr="003C4C35" w:rsidRDefault="00DA10DC" w:rsidP="00434FDA">
      <w:pPr>
        <w:pStyle w:val="a"/>
        <w:numPr>
          <w:ilvl w:val="0"/>
          <w:numId w:val="5"/>
        </w:numPr>
      </w:pPr>
      <w:r w:rsidRPr="003C4C35">
        <w:t>Текст вопроса с несколькими правильными вариантами ответа:</w:t>
      </w:r>
    </w:p>
    <w:p w:rsidR="00517084" w:rsidRPr="003C4C35" w:rsidRDefault="00C903DF" w:rsidP="00DE036C">
      <w:pPr>
        <w:pStyle w:val="a"/>
      </w:pPr>
      <w:r w:rsidRPr="003C4C35">
        <w:t>:</w:t>
      </w:r>
      <w:r w:rsidR="00517084" w:rsidRPr="003C4C35">
        <w:t xml:space="preserve"> Назовите правильные определения информации</w:t>
      </w:r>
    </w:p>
    <w:p w:rsidR="00517084" w:rsidRPr="003C4C35" w:rsidRDefault="00517084" w:rsidP="00434FDA">
      <w:pPr>
        <w:numPr>
          <w:ilvl w:val="0"/>
          <w:numId w:val="2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это сообщение, уменьшающее или снимающее неопределенность в р</w:t>
      </w:r>
      <w:r w:rsidRPr="003C4C35">
        <w:rPr>
          <w:sz w:val="26"/>
          <w:szCs w:val="26"/>
        </w:rPr>
        <w:t>е</w:t>
      </w:r>
      <w:r w:rsidRPr="003C4C35">
        <w:rPr>
          <w:sz w:val="26"/>
          <w:szCs w:val="26"/>
        </w:rPr>
        <w:t>зультате его получения</w:t>
      </w:r>
    </w:p>
    <w:p w:rsidR="00517084" w:rsidRPr="003C4C35" w:rsidRDefault="00517084" w:rsidP="00434FDA">
      <w:pPr>
        <w:numPr>
          <w:ilvl w:val="0"/>
          <w:numId w:val="2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это продукт взаимодействия данных и адекватных им методов</w:t>
      </w:r>
    </w:p>
    <w:p w:rsidR="00517084" w:rsidRPr="003C4C35" w:rsidRDefault="00517084" w:rsidP="00434FDA">
      <w:pPr>
        <w:numPr>
          <w:ilvl w:val="0"/>
          <w:numId w:val="2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это содержание сообщения, сигнала, памяти, а также сведения, содерж</w:t>
      </w:r>
      <w:r w:rsidRPr="003C4C35">
        <w:rPr>
          <w:sz w:val="26"/>
          <w:szCs w:val="26"/>
        </w:rPr>
        <w:t>а</w:t>
      </w:r>
      <w:r w:rsidRPr="003C4C35">
        <w:rPr>
          <w:sz w:val="26"/>
          <w:szCs w:val="26"/>
        </w:rPr>
        <w:t>щиеся в сообщении, сигнале или памяти</w:t>
      </w:r>
    </w:p>
    <w:p w:rsidR="00517084" w:rsidRPr="003C4C35" w:rsidRDefault="00517084" w:rsidP="00434FDA">
      <w:pPr>
        <w:numPr>
          <w:ilvl w:val="0"/>
          <w:numId w:val="2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это данные, хранящиеся на физических носителях вычислительной те</w:t>
      </w:r>
      <w:r w:rsidRPr="003C4C35">
        <w:rPr>
          <w:sz w:val="26"/>
          <w:szCs w:val="26"/>
        </w:rPr>
        <w:t>х</w:t>
      </w:r>
      <w:r w:rsidRPr="003C4C35">
        <w:rPr>
          <w:sz w:val="26"/>
          <w:szCs w:val="26"/>
        </w:rPr>
        <w:t>ники</w:t>
      </w:r>
    </w:p>
    <w:p w:rsidR="00517084" w:rsidRPr="003C4C35" w:rsidRDefault="00517084" w:rsidP="00434FDA">
      <w:pPr>
        <w:numPr>
          <w:ilvl w:val="0"/>
          <w:numId w:val="2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это отчужденное от непосредственного владельца и обобществленное путем вербализации и закрепления на материальном носителе знание</w:t>
      </w:r>
    </w:p>
    <w:p w:rsidR="00BA5275" w:rsidRPr="003C4C35" w:rsidRDefault="00BA5275" w:rsidP="00434FDA">
      <w:pPr>
        <w:numPr>
          <w:ilvl w:val="0"/>
          <w:numId w:val="2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это способ взаимодействия между источником и потребителем</w:t>
      </w:r>
    </w:p>
    <w:p w:rsidR="00BA5275" w:rsidRPr="003C4C35" w:rsidRDefault="00BA5275" w:rsidP="00DE036C">
      <w:pPr>
        <w:pStyle w:val="a"/>
      </w:pPr>
      <w:r w:rsidRPr="003C4C35">
        <w:t>Основные направления исследований в информатике:</w:t>
      </w:r>
    </w:p>
    <w:p w:rsidR="00BA5275" w:rsidRPr="003C4C35" w:rsidRDefault="00BA5275" w:rsidP="00BA5275">
      <w:pPr>
        <w:numPr>
          <w:ilvl w:val="1"/>
          <w:numId w:val="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Теоретическая информатика</w:t>
      </w:r>
    </w:p>
    <w:p w:rsidR="00BA5275" w:rsidRPr="003C4C35" w:rsidRDefault="00BA5275" w:rsidP="00BA5275">
      <w:pPr>
        <w:numPr>
          <w:ilvl w:val="1"/>
          <w:numId w:val="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Кибернетика</w:t>
      </w:r>
    </w:p>
    <w:p w:rsidR="00BC51CC" w:rsidRPr="003C4C35" w:rsidRDefault="00BC51CC" w:rsidP="00BC51CC">
      <w:pPr>
        <w:numPr>
          <w:ilvl w:val="1"/>
          <w:numId w:val="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Программирование</w:t>
      </w:r>
    </w:p>
    <w:p w:rsidR="00BA5275" w:rsidRPr="003C4C35" w:rsidRDefault="00BA5275" w:rsidP="00BA5275">
      <w:pPr>
        <w:numPr>
          <w:ilvl w:val="1"/>
          <w:numId w:val="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Вычислительная техника</w:t>
      </w:r>
    </w:p>
    <w:p w:rsidR="00BA5275" w:rsidRPr="003C4C35" w:rsidRDefault="00BA5275" w:rsidP="00BA5275">
      <w:pPr>
        <w:numPr>
          <w:ilvl w:val="1"/>
          <w:numId w:val="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Искусственный интеллект</w:t>
      </w:r>
    </w:p>
    <w:p w:rsidR="00BA5275" w:rsidRPr="003C4C35" w:rsidRDefault="00BA5275" w:rsidP="00BA5275">
      <w:pPr>
        <w:numPr>
          <w:ilvl w:val="1"/>
          <w:numId w:val="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Информатика в обществе</w:t>
      </w:r>
    </w:p>
    <w:p w:rsidR="00BA5275" w:rsidRPr="003C4C35" w:rsidRDefault="00BA5275" w:rsidP="00BA5275">
      <w:pPr>
        <w:numPr>
          <w:ilvl w:val="1"/>
          <w:numId w:val="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Информатика в природе</w:t>
      </w:r>
    </w:p>
    <w:p w:rsidR="00BA5275" w:rsidRPr="003C4C35" w:rsidRDefault="00BA5275" w:rsidP="00BA5275">
      <w:pPr>
        <w:numPr>
          <w:ilvl w:val="1"/>
          <w:numId w:val="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Теоретическая механика</w:t>
      </w:r>
    </w:p>
    <w:p w:rsidR="00BA5275" w:rsidRPr="003C4C35" w:rsidRDefault="00BC51CC" w:rsidP="00BA5275">
      <w:pPr>
        <w:numPr>
          <w:ilvl w:val="1"/>
          <w:numId w:val="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Психология</w:t>
      </w:r>
    </w:p>
    <w:p w:rsidR="00BC51CC" w:rsidRPr="003C4C35" w:rsidRDefault="00BC51CC" w:rsidP="00BA5275">
      <w:pPr>
        <w:numPr>
          <w:ilvl w:val="1"/>
          <w:numId w:val="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Алгоритмическая лингвистика</w:t>
      </w:r>
    </w:p>
    <w:p w:rsidR="00BC51CC" w:rsidRPr="003C4C35" w:rsidRDefault="00BC51CC" w:rsidP="00BA5275">
      <w:pPr>
        <w:numPr>
          <w:ilvl w:val="1"/>
          <w:numId w:val="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Переходные процессы в информационных системах</w:t>
      </w:r>
    </w:p>
    <w:p w:rsidR="00DE036C" w:rsidRPr="003C4C35" w:rsidRDefault="00DE036C" w:rsidP="00DE036C">
      <w:pPr>
        <w:pStyle w:val="a"/>
      </w:pPr>
      <w:r w:rsidRPr="003C4C35">
        <w:t>Формы адекватности информации</w:t>
      </w:r>
    </w:p>
    <w:p w:rsidR="00DE036C" w:rsidRPr="003C4C35" w:rsidRDefault="00DE036C" w:rsidP="00434FDA">
      <w:pPr>
        <w:numPr>
          <w:ilvl w:val="0"/>
          <w:numId w:val="8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Синтаксическая</w:t>
      </w:r>
    </w:p>
    <w:p w:rsidR="00DE036C" w:rsidRPr="003C4C35" w:rsidRDefault="00DE036C" w:rsidP="00434FDA">
      <w:pPr>
        <w:numPr>
          <w:ilvl w:val="0"/>
          <w:numId w:val="8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Семантическая (смысловая)</w:t>
      </w:r>
    </w:p>
    <w:p w:rsidR="00DE036C" w:rsidRPr="003C4C35" w:rsidRDefault="00DE036C" w:rsidP="00434FDA">
      <w:pPr>
        <w:numPr>
          <w:ilvl w:val="0"/>
          <w:numId w:val="8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Прагматическая (потребительская)</w:t>
      </w:r>
    </w:p>
    <w:p w:rsidR="00DE036C" w:rsidRPr="003C4C35" w:rsidRDefault="00DE036C" w:rsidP="00434FDA">
      <w:pPr>
        <w:numPr>
          <w:ilvl w:val="0"/>
          <w:numId w:val="8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Формальная</w:t>
      </w:r>
    </w:p>
    <w:p w:rsidR="00DE036C" w:rsidRPr="003C4C35" w:rsidRDefault="00DE036C" w:rsidP="00434FDA">
      <w:pPr>
        <w:numPr>
          <w:ilvl w:val="0"/>
          <w:numId w:val="8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Индифферентная</w:t>
      </w:r>
    </w:p>
    <w:p w:rsidR="00DE036C" w:rsidRPr="003C4C35" w:rsidRDefault="00ED30A2" w:rsidP="00DE036C">
      <w:pPr>
        <w:pStyle w:val="a"/>
      </w:pPr>
      <w:r w:rsidRPr="003C4C35">
        <w:t>Качества информации:</w:t>
      </w:r>
    </w:p>
    <w:p w:rsidR="00ED30A2" w:rsidRPr="003C4C35" w:rsidRDefault="00ED30A2" w:rsidP="00434FDA">
      <w:pPr>
        <w:numPr>
          <w:ilvl w:val="0"/>
          <w:numId w:val="3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Репрезентативность</w:t>
      </w:r>
    </w:p>
    <w:p w:rsidR="00ED30A2" w:rsidRPr="003C4C35" w:rsidRDefault="00ED30A2" w:rsidP="00434FDA">
      <w:pPr>
        <w:numPr>
          <w:ilvl w:val="0"/>
          <w:numId w:val="3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содержательность</w:t>
      </w:r>
    </w:p>
    <w:p w:rsidR="00ED30A2" w:rsidRPr="003C4C35" w:rsidRDefault="00ED30A2" w:rsidP="00434FDA">
      <w:pPr>
        <w:numPr>
          <w:ilvl w:val="0"/>
          <w:numId w:val="3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достаточность</w:t>
      </w:r>
    </w:p>
    <w:p w:rsidR="00ED30A2" w:rsidRPr="003C4C35" w:rsidRDefault="00ED30A2" w:rsidP="00434FDA">
      <w:pPr>
        <w:numPr>
          <w:ilvl w:val="0"/>
          <w:numId w:val="3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доступность</w:t>
      </w:r>
    </w:p>
    <w:p w:rsidR="00ED30A2" w:rsidRPr="003C4C35" w:rsidRDefault="00ED30A2" w:rsidP="00434FDA">
      <w:pPr>
        <w:numPr>
          <w:ilvl w:val="0"/>
          <w:numId w:val="3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lastRenderedPageBreak/>
        <w:t>актуальность</w:t>
      </w:r>
    </w:p>
    <w:p w:rsidR="00ED30A2" w:rsidRPr="003C4C35" w:rsidRDefault="00ED30A2" w:rsidP="00434FDA">
      <w:pPr>
        <w:numPr>
          <w:ilvl w:val="0"/>
          <w:numId w:val="3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своевременность</w:t>
      </w:r>
    </w:p>
    <w:p w:rsidR="00ED30A2" w:rsidRPr="003C4C35" w:rsidRDefault="00ED30A2" w:rsidP="00434FDA">
      <w:pPr>
        <w:numPr>
          <w:ilvl w:val="0"/>
          <w:numId w:val="3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точность</w:t>
      </w:r>
    </w:p>
    <w:p w:rsidR="00ED30A2" w:rsidRPr="003C4C35" w:rsidRDefault="00ED30A2" w:rsidP="00434FDA">
      <w:pPr>
        <w:numPr>
          <w:ilvl w:val="0"/>
          <w:numId w:val="3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достоверность</w:t>
      </w:r>
    </w:p>
    <w:p w:rsidR="00ED30A2" w:rsidRPr="003C4C35" w:rsidRDefault="00ED30A2" w:rsidP="00434FDA">
      <w:pPr>
        <w:numPr>
          <w:ilvl w:val="0"/>
          <w:numId w:val="3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устойчивость</w:t>
      </w:r>
    </w:p>
    <w:p w:rsidR="00ED30A2" w:rsidRPr="003C4C35" w:rsidRDefault="00ED30A2" w:rsidP="00434FDA">
      <w:pPr>
        <w:numPr>
          <w:ilvl w:val="0"/>
          <w:numId w:val="3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системность</w:t>
      </w:r>
    </w:p>
    <w:p w:rsidR="00ED30A2" w:rsidRPr="003C4C35" w:rsidRDefault="00ED30A2" w:rsidP="00434FDA">
      <w:pPr>
        <w:numPr>
          <w:ilvl w:val="0"/>
          <w:numId w:val="3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социальность</w:t>
      </w:r>
    </w:p>
    <w:p w:rsidR="00ED30A2" w:rsidRPr="003C4C35" w:rsidRDefault="00ED30A2" w:rsidP="00434FDA">
      <w:pPr>
        <w:numPr>
          <w:ilvl w:val="0"/>
          <w:numId w:val="3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приоритетность</w:t>
      </w:r>
    </w:p>
    <w:p w:rsidR="00ED30A2" w:rsidRPr="003C4C35" w:rsidRDefault="00ED30A2" w:rsidP="00434FDA">
      <w:pPr>
        <w:numPr>
          <w:ilvl w:val="0"/>
          <w:numId w:val="38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важность</w:t>
      </w:r>
    </w:p>
    <w:p w:rsidR="00C64C62" w:rsidRPr="003C4C35" w:rsidRDefault="00C64C62" w:rsidP="00C64C62">
      <w:pPr>
        <w:pStyle w:val="a"/>
      </w:pPr>
      <w:r w:rsidRPr="003C4C35">
        <w:t>Функции операционной системы:</w:t>
      </w:r>
    </w:p>
    <w:p w:rsidR="00C64C62" w:rsidRPr="003C4C35" w:rsidRDefault="00C64C62" w:rsidP="00434FDA">
      <w:pPr>
        <w:numPr>
          <w:ilvl w:val="0"/>
          <w:numId w:val="5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управление аппаратной частью</w:t>
      </w:r>
    </w:p>
    <w:p w:rsidR="00C64C62" w:rsidRPr="003C4C35" w:rsidRDefault="00C64C62" w:rsidP="00434FDA">
      <w:pPr>
        <w:numPr>
          <w:ilvl w:val="0"/>
          <w:numId w:val="5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запуск и выполнение программ</w:t>
      </w:r>
    </w:p>
    <w:p w:rsidR="00C64C62" w:rsidRPr="003C4C35" w:rsidRDefault="00C64C62" w:rsidP="00434FDA">
      <w:pPr>
        <w:numPr>
          <w:ilvl w:val="0"/>
          <w:numId w:val="5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связь компьютера с пользователем</w:t>
      </w:r>
    </w:p>
    <w:p w:rsidR="00C64C62" w:rsidRPr="003C4C35" w:rsidRDefault="00C64C62" w:rsidP="00434FDA">
      <w:pPr>
        <w:numPr>
          <w:ilvl w:val="0"/>
          <w:numId w:val="5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тестирование компьютера</w:t>
      </w:r>
    </w:p>
    <w:p w:rsidR="00C64C62" w:rsidRPr="003C4C35" w:rsidRDefault="00C64C62" w:rsidP="00434FDA">
      <w:pPr>
        <w:numPr>
          <w:ilvl w:val="0"/>
          <w:numId w:val="5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обработка персональных данных</w:t>
      </w:r>
    </w:p>
    <w:p w:rsidR="00995934" w:rsidRPr="003C4C35" w:rsidRDefault="00995934" w:rsidP="00DE036C">
      <w:pPr>
        <w:pStyle w:val="a"/>
      </w:pPr>
      <w:r w:rsidRPr="003C4C35">
        <w:t>Выберите допустимые параметры шрифтов согласно ГОСТ 7.0.97-2016?</w:t>
      </w:r>
    </w:p>
    <w:p w:rsidR="00995934" w:rsidRPr="003C4C35" w:rsidRDefault="00995934" w:rsidP="00434FDA">
      <w:pPr>
        <w:numPr>
          <w:ilvl w:val="0"/>
          <w:numId w:val="45"/>
        </w:numPr>
        <w:jc w:val="both"/>
        <w:rPr>
          <w:sz w:val="26"/>
          <w:szCs w:val="26"/>
        </w:rPr>
      </w:pPr>
      <w:proofErr w:type="spellStart"/>
      <w:r w:rsidRPr="003C4C35">
        <w:rPr>
          <w:sz w:val="26"/>
          <w:szCs w:val="26"/>
        </w:rPr>
        <w:t>Times</w:t>
      </w:r>
      <w:proofErr w:type="spellEnd"/>
      <w:r w:rsidRPr="003C4C35">
        <w:rPr>
          <w:sz w:val="26"/>
          <w:szCs w:val="26"/>
        </w:rPr>
        <w:t xml:space="preserve"> </w:t>
      </w:r>
      <w:proofErr w:type="spellStart"/>
      <w:r w:rsidRPr="003C4C35">
        <w:rPr>
          <w:sz w:val="26"/>
          <w:szCs w:val="26"/>
        </w:rPr>
        <w:t>New</w:t>
      </w:r>
      <w:proofErr w:type="spellEnd"/>
      <w:r w:rsidRPr="003C4C35">
        <w:rPr>
          <w:sz w:val="26"/>
          <w:szCs w:val="26"/>
        </w:rPr>
        <w:t xml:space="preserve"> </w:t>
      </w:r>
      <w:proofErr w:type="spellStart"/>
      <w:r w:rsidRPr="003C4C35">
        <w:rPr>
          <w:sz w:val="26"/>
          <w:szCs w:val="26"/>
        </w:rPr>
        <w:t>Roman</w:t>
      </w:r>
      <w:proofErr w:type="spellEnd"/>
    </w:p>
    <w:p w:rsidR="00995934" w:rsidRPr="003C4C35" w:rsidRDefault="00995934" w:rsidP="00434FDA">
      <w:pPr>
        <w:numPr>
          <w:ilvl w:val="0"/>
          <w:numId w:val="45"/>
        </w:numPr>
        <w:jc w:val="both"/>
        <w:rPr>
          <w:sz w:val="26"/>
          <w:szCs w:val="26"/>
        </w:rPr>
      </w:pPr>
      <w:proofErr w:type="spellStart"/>
      <w:r w:rsidRPr="003C4C35">
        <w:rPr>
          <w:sz w:val="26"/>
          <w:szCs w:val="26"/>
        </w:rPr>
        <w:t>Arial</w:t>
      </w:r>
      <w:proofErr w:type="spellEnd"/>
    </w:p>
    <w:p w:rsidR="00995934" w:rsidRPr="003C4C35" w:rsidRDefault="00995934" w:rsidP="00434FDA">
      <w:pPr>
        <w:numPr>
          <w:ilvl w:val="0"/>
          <w:numId w:val="45"/>
        </w:numPr>
        <w:jc w:val="both"/>
        <w:rPr>
          <w:sz w:val="26"/>
          <w:szCs w:val="26"/>
        </w:rPr>
      </w:pPr>
      <w:proofErr w:type="spellStart"/>
      <w:r w:rsidRPr="003C4C35">
        <w:rPr>
          <w:sz w:val="26"/>
          <w:szCs w:val="26"/>
        </w:rPr>
        <w:t>Calibri</w:t>
      </w:r>
      <w:proofErr w:type="spellEnd"/>
    </w:p>
    <w:p w:rsidR="00995934" w:rsidRPr="003C4C35" w:rsidRDefault="00995934" w:rsidP="00434FDA">
      <w:pPr>
        <w:numPr>
          <w:ilvl w:val="0"/>
          <w:numId w:val="45"/>
        </w:numPr>
        <w:jc w:val="both"/>
        <w:rPr>
          <w:sz w:val="26"/>
          <w:szCs w:val="26"/>
        </w:rPr>
      </w:pPr>
      <w:proofErr w:type="spellStart"/>
      <w:r w:rsidRPr="003C4C35">
        <w:rPr>
          <w:sz w:val="26"/>
          <w:szCs w:val="26"/>
        </w:rPr>
        <w:t>Verdana</w:t>
      </w:r>
      <w:proofErr w:type="spellEnd"/>
    </w:p>
    <w:p w:rsidR="00995934" w:rsidRPr="003C4C35" w:rsidRDefault="00995934" w:rsidP="00434FDA">
      <w:pPr>
        <w:numPr>
          <w:ilvl w:val="0"/>
          <w:numId w:val="45"/>
        </w:numPr>
        <w:jc w:val="both"/>
        <w:rPr>
          <w:sz w:val="26"/>
          <w:szCs w:val="26"/>
        </w:rPr>
      </w:pPr>
      <w:proofErr w:type="spellStart"/>
      <w:r w:rsidRPr="003C4C35">
        <w:rPr>
          <w:sz w:val="26"/>
          <w:szCs w:val="26"/>
        </w:rPr>
        <w:t>Tahoma</w:t>
      </w:r>
      <w:proofErr w:type="spellEnd"/>
    </w:p>
    <w:p w:rsidR="00995934" w:rsidRPr="003C4C35" w:rsidRDefault="00995934" w:rsidP="00434FDA">
      <w:pPr>
        <w:numPr>
          <w:ilvl w:val="0"/>
          <w:numId w:val="45"/>
        </w:numPr>
        <w:jc w:val="both"/>
        <w:rPr>
          <w:sz w:val="26"/>
          <w:szCs w:val="26"/>
        </w:rPr>
      </w:pPr>
      <w:proofErr w:type="spellStart"/>
      <w:r w:rsidRPr="003C4C35">
        <w:rPr>
          <w:sz w:val="26"/>
          <w:szCs w:val="26"/>
        </w:rPr>
        <w:t>Georgia</w:t>
      </w:r>
      <w:proofErr w:type="spellEnd"/>
    </w:p>
    <w:p w:rsidR="00995934" w:rsidRPr="003C4C35" w:rsidRDefault="00995934" w:rsidP="00434FDA">
      <w:pPr>
        <w:numPr>
          <w:ilvl w:val="0"/>
          <w:numId w:val="45"/>
        </w:numPr>
        <w:jc w:val="both"/>
        <w:rPr>
          <w:sz w:val="26"/>
          <w:szCs w:val="26"/>
        </w:rPr>
      </w:pPr>
      <w:proofErr w:type="spellStart"/>
      <w:r w:rsidRPr="003C4C35">
        <w:rPr>
          <w:sz w:val="26"/>
          <w:szCs w:val="26"/>
        </w:rPr>
        <w:t>Roboto</w:t>
      </w:r>
      <w:proofErr w:type="spellEnd"/>
    </w:p>
    <w:p w:rsidR="00995934" w:rsidRPr="003C4C35" w:rsidRDefault="00995934" w:rsidP="00434FDA">
      <w:pPr>
        <w:numPr>
          <w:ilvl w:val="0"/>
          <w:numId w:val="45"/>
        </w:numPr>
        <w:jc w:val="both"/>
        <w:rPr>
          <w:sz w:val="26"/>
          <w:szCs w:val="26"/>
        </w:rPr>
      </w:pPr>
      <w:proofErr w:type="spellStart"/>
      <w:r w:rsidRPr="003C4C35">
        <w:rPr>
          <w:sz w:val="26"/>
          <w:szCs w:val="26"/>
        </w:rPr>
        <w:t>Helvetica</w:t>
      </w:r>
      <w:proofErr w:type="spellEnd"/>
    </w:p>
    <w:p w:rsidR="00E37125" w:rsidRPr="003C4C35" w:rsidRDefault="00E37125" w:rsidP="00E37125">
      <w:pPr>
        <w:pStyle w:val="a"/>
      </w:pPr>
      <w:r w:rsidRPr="003C4C35">
        <w:t>Как напечатать те</w:t>
      </w:r>
      <w:proofErr w:type="gramStart"/>
      <w:r w:rsidRPr="003C4C35">
        <w:t>кст в дв</w:t>
      </w:r>
      <w:proofErr w:type="gramEnd"/>
      <w:r w:rsidRPr="003C4C35">
        <w:t xml:space="preserve">а столбца на листе 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Word</w:t>
      </w:r>
      <w:proofErr w:type="spellEnd"/>
      <w:r w:rsidRPr="003C4C35">
        <w:t>?</w:t>
      </w:r>
    </w:p>
    <w:p w:rsidR="00E37125" w:rsidRPr="003C4C35" w:rsidRDefault="00E37125" w:rsidP="00434FDA">
      <w:pPr>
        <w:numPr>
          <w:ilvl w:val="0"/>
          <w:numId w:val="7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Вставить две колонки</w:t>
      </w:r>
    </w:p>
    <w:p w:rsidR="00E37125" w:rsidRPr="003C4C35" w:rsidRDefault="00E37125" w:rsidP="00434FDA">
      <w:pPr>
        <w:numPr>
          <w:ilvl w:val="0"/>
          <w:numId w:val="7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Вставить таблицу из двух столбцов</w:t>
      </w:r>
    </w:p>
    <w:p w:rsidR="00E37125" w:rsidRPr="003C4C35" w:rsidRDefault="00E37125" w:rsidP="00434FDA">
      <w:pPr>
        <w:numPr>
          <w:ilvl w:val="0"/>
          <w:numId w:val="7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Использовать табулятор</w:t>
      </w:r>
    </w:p>
    <w:p w:rsidR="00E37125" w:rsidRPr="003C4C35" w:rsidRDefault="00E37125" w:rsidP="00434FDA">
      <w:pPr>
        <w:numPr>
          <w:ilvl w:val="0"/>
          <w:numId w:val="7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Вставить колонтитул</w:t>
      </w:r>
    </w:p>
    <w:p w:rsidR="00E37125" w:rsidRPr="003C4C35" w:rsidRDefault="00E37125" w:rsidP="00434FDA">
      <w:pPr>
        <w:numPr>
          <w:ilvl w:val="0"/>
          <w:numId w:val="7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Вставить равносторонний рисунок</w:t>
      </w:r>
    </w:p>
    <w:p w:rsidR="00E37125" w:rsidRPr="003C4C35" w:rsidRDefault="00E37125" w:rsidP="00434FDA">
      <w:pPr>
        <w:numPr>
          <w:ilvl w:val="0"/>
          <w:numId w:val="7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Установить параметры страницы</w:t>
      </w:r>
    </w:p>
    <w:p w:rsidR="005962E5" w:rsidRPr="003C4C35" w:rsidRDefault="005962E5" w:rsidP="005962E5">
      <w:pPr>
        <w:pStyle w:val="a"/>
      </w:pPr>
      <w:r w:rsidRPr="003C4C35">
        <w:t xml:space="preserve">Какие поля можно установить в «параметрах абзаца» в </w:t>
      </w:r>
      <w:proofErr w:type="spellStart"/>
      <w:r w:rsidRPr="003C4C35">
        <w:t>Microsoft</w:t>
      </w:r>
      <w:proofErr w:type="spellEnd"/>
      <w:r w:rsidRPr="003C4C35">
        <w:t xml:space="preserve"> </w:t>
      </w:r>
      <w:proofErr w:type="spellStart"/>
      <w:r w:rsidRPr="003C4C35">
        <w:t>Word</w:t>
      </w:r>
      <w:proofErr w:type="spellEnd"/>
      <w:r w:rsidRPr="003C4C35">
        <w:t>?</w:t>
      </w:r>
    </w:p>
    <w:p w:rsidR="005962E5" w:rsidRPr="003C4C35" w:rsidRDefault="005962E5" w:rsidP="00434FDA">
      <w:pPr>
        <w:numPr>
          <w:ilvl w:val="0"/>
          <w:numId w:val="6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Отступ слева</w:t>
      </w:r>
    </w:p>
    <w:p w:rsidR="005962E5" w:rsidRPr="003C4C35" w:rsidRDefault="005962E5" w:rsidP="00434FDA">
      <w:pPr>
        <w:numPr>
          <w:ilvl w:val="0"/>
          <w:numId w:val="6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Первая строка</w:t>
      </w:r>
    </w:p>
    <w:p w:rsidR="005962E5" w:rsidRPr="003C4C35" w:rsidRDefault="005962E5" w:rsidP="00434FDA">
      <w:pPr>
        <w:numPr>
          <w:ilvl w:val="0"/>
          <w:numId w:val="6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Интервал </w:t>
      </w:r>
      <w:proofErr w:type="gramStart"/>
      <w:r w:rsidRPr="003C4C35">
        <w:rPr>
          <w:sz w:val="26"/>
          <w:szCs w:val="26"/>
        </w:rPr>
        <w:t>до</w:t>
      </w:r>
      <w:proofErr w:type="gramEnd"/>
    </w:p>
    <w:p w:rsidR="005962E5" w:rsidRPr="003C4C35" w:rsidRDefault="005962E5" w:rsidP="00434FDA">
      <w:pPr>
        <w:numPr>
          <w:ilvl w:val="0"/>
          <w:numId w:val="6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Межстрочный интервал</w:t>
      </w:r>
    </w:p>
    <w:p w:rsidR="005962E5" w:rsidRPr="003C4C35" w:rsidRDefault="005962E5" w:rsidP="00434FDA">
      <w:pPr>
        <w:numPr>
          <w:ilvl w:val="0"/>
          <w:numId w:val="6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Размер шрифта</w:t>
      </w:r>
    </w:p>
    <w:p w:rsidR="005962E5" w:rsidRPr="003C4C35" w:rsidRDefault="005962E5" w:rsidP="00434FDA">
      <w:pPr>
        <w:numPr>
          <w:ilvl w:val="0"/>
          <w:numId w:val="6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Не отрывать от следующего</w:t>
      </w:r>
    </w:p>
    <w:p w:rsidR="005962E5" w:rsidRPr="003C4C35" w:rsidRDefault="005962E5" w:rsidP="00434FDA">
      <w:pPr>
        <w:numPr>
          <w:ilvl w:val="0"/>
          <w:numId w:val="6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Цвет фона</w:t>
      </w:r>
    </w:p>
    <w:p w:rsidR="005962E5" w:rsidRPr="003C4C35" w:rsidRDefault="005962E5" w:rsidP="00434FDA">
      <w:pPr>
        <w:numPr>
          <w:ilvl w:val="0"/>
          <w:numId w:val="6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Номер страницы</w:t>
      </w:r>
    </w:p>
    <w:p w:rsidR="009B4D14" w:rsidRPr="003C4C35" w:rsidRDefault="009B4D14" w:rsidP="009B4D14">
      <w:pPr>
        <w:pStyle w:val="a"/>
      </w:pPr>
      <w:r w:rsidRPr="003C4C35">
        <w:t>Каким образом можно преобразовать текст в нумерованный список (выб</w:t>
      </w:r>
      <w:r w:rsidRPr="003C4C35">
        <w:t>е</w:t>
      </w:r>
      <w:r w:rsidRPr="003C4C35">
        <w:t>рите несколько правильных ответов)?</w:t>
      </w:r>
    </w:p>
    <w:p w:rsidR="009B4D14" w:rsidRPr="003C4C35" w:rsidRDefault="009B4D14" w:rsidP="00434FDA">
      <w:pPr>
        <w:numPr>
          <w:ilvl w:val="0"/>
          <w:numId w:val="7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Выбрав значок нумерации в контекстном меню</w:t>
      </w:r>
    </w:p>
    <w:p w:rsidR="009B4D14" w:rsidRPr="003C4C35" w:rsidRDefault="009B4D14" w:rsidP="00434FDA">
      <w:pPr>
        <w:numPr>
          <w:ilvl w:val="0"/>
          <w:numId w:val="7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Через пункт меню «абзаца» («Главная»/«Формат» </w:t>
      </w:r>
      <w:r w:rsidRPr="003C4C35">
        <w:rPr>
          <w:sz w:val="26"/>
          <w:szCs w:val="26"/>
        </w:rPr>
        <w:sym w:font="Symbol" w:char="F0AE"/>
      </w:r>
      <w:r w:rsidRPr="003C4C35">
        <w:rPr>
          <w:sz w:val="26"/>
          <w:szCs w:val="26"/>
        </w:rPr>
        <w:t xml:space="preserve"> «Список»)</w:t>
      </w:r>
    </w:p>
    <w:p w:rsidR="009B4D14" w:rsidRPr="003C4C35" w:rsidRDefault="009B4D14" w:rsidP="00434FDA">
      <w:pPr>
        <w:numPr>
          <w:ilvl w:val="0"/>
          <w:numId w:val="7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Вставить нумерацию вручную</w:t>
      </w:r>
    </w:p>
    <w:p w:rsidR="009B4D14" w:rsidRPr="003C4C35" w:rsidRDefault="009B4D14" w:rsidP="00434FDA">
      <w:pPr>
        <w:numPr>
          <w:ilvl w:val="0"/>
          <w:numId w:val="75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lastRenderedPageBreak/>
        <w:t>Вставив ссылку нумерации.</w:t>
      </w:r>
    </w:p>
    <w:p w:rsidR="00C903DF" w:rsidRPr="003C4C35" w:rsidRDefault="00C903DF" w:rsidP="00DE036C">
      <w:pPr>
        <w:pStyle w:val="a"/>
      </w:pPr>
      <w:r w:rsidRPr="003C4C35">
        <w:t xml:space="preserve">Текстовая последовательность в электронной таблице </w:t>
      </w:r>
      <w:proofErr w:type="spellStart"/>
      <w:r w:rsidRPr="003C4C35">
        <w:t>Excel</w:t>
      </w:r>
      <w:proofErr w:type="spellEnd"/>
      <w:r w:rsidRPr="003C4C35">
        <w:t xml:space="preserve"> может быть использована при заполнении</w:t>
      </w:r>
    </w:p>
    <w:p w:rsidR="00C903DF" w:rsidRPr="003C4C35" w:rsidRDefault="007475D9" w:rsidP="00434FDA">
      <w:pPr>
        <w:numPr>
          <w:ilvl w:val="0"/>
          <w:numId w:val="5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названий месяца</w:t>
      </w:r>
    </w:p>
    <w:p w:rsidR="00C903DF" w:rsidRPr="003C4C35" w:rsidRDefault="007475D9" w:rsidP="00434FDA">
      <w:pPr>
        <w:numPr>
          <w:ilvl w:val="0"/>
          <w:numId w:val="5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названий дней недели</w:t>
      </w:r>
    </w:p>
    <w:p w:rsidR="00C903DF" w:rsidRPr="003C4C35" w:rsidRDefault="007475D9" w:rsidP="00434FDA">
      <w:pPr>
        <w:numPr>
          <w:ilvl w:val="0"/>
          <w:numId w:val="5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любой текстовой последовательности, если для последовательности создан список пользователя</w:t>
      </w:r>
    </w:p>
    <w:p w:rsidR="00C903DF" w:rsidRPr="003C4C35" w:rsidRDefault="007475D9" w:rsidP="00434FDA">
      <w:pPr>
        <w:numPr>
          <w:ilvl w:val="0"/>
          <w:numId w:val="5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названий кварталов</w:t>
      </w:r>
    </w:p>
    <w:p w:rsidR="00C903DF" w:rsidRPr="003C4C35" w:rsidRDefault="00C903DF" w:rsidP="00DE036C">
      <w:pPr>
        <w:pStyle w:val="a"/>
      </w:pPr>
      <w:r w:rsidRPr="003C4C35">
        <w:t xml:space="preserve">Числовая последовательность в электронной таблице </w:t>
      </w:r>
      <w:proofErr w:type="spellStart"/>
      <w:r w:rsidRPr="003C4C35">
        <w:t>Excel</w:t>
      </w:r>
      <w:proofErr w:type="spellEnd"/>
      <w:r w:rsidRPr="003C4C35">
        <w:t xml:space="preserve"> используется для заполнения интервала</w:t>
      </w:r>
    </w:p>
    <w:p w:rsidR="00C903DF" w:rsidRPr="003C4C35" w:rsidRDefault="007475D9" w:rsidP="00434FDA">
      <w:pPr>
        <w:numPr>
          <w:ilvl w:val="0"/>
          <w:numId w:val="1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 любым шагом</w:t>
      </w:r>
    </w:p>
    <w:p w:rsidR="00C903DF" w:rsidRPr="003C4C35" w:rsidRDefault="007475D9" w:rsidP="00434FDA">
      <w:pPr>
        <w:numPr>
          <w:ilvl w:val="0"/>
          <w:numId w:val="1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 целыми числами</w:t>
      </w:r>
    </w:p>
    <w:p w:rsidR="00C903DF" w:rsidRPr="003C4C35" w:rsidRDefault="007475D9" w:rsidP="00434FDA">
      <w:pPr>
        <w:numPr>
          <w:ilvl w:val="0"/>
          <w:numId w:val="1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 дробными числами</w:t>
      </w:r>
    </w:p>
    <w:p w:rsidR="00C903DF" w:rsidRPr="003C4C35" w:rsidRDefault="007475D9" w:rsidP="00434FDA">
      <w:pPr>
        <w:numPr>
          <w:ilvl w:val="0"/>
          <w:numId w:val="11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 отрицательными числами</w:t>
      </w:r>
    </w:p>
    <w:p w:rsidR="00C903DF" w:rsidRPr="003C4C35" w:rsidRDefault="007475D9" w:rsidP="00434FDA">
      <w:pPr>
        <w:numPr>
          <w:ilvl w:val="0"/>
          <w:numId w:val="59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с вычисляемым по формуле шагом</w:t>
      </w:r>
    </w:p>
    <w:p w:rsidR="00C903DF" w:rsidRPr="003C4C35" w:rsidRDefault="00C903DF" w:rsidP="00DE036C">
      <w:pPr>
        <w:pStyle w:val="a"/>
      </w:pPr>
      <w:r w:rsidRPr="003C4C35">
        <w:t xml:space="preserve">Данные, содержащиеся в ячейке в электронной таблице </w:t>
      </w:r>
      <w:proofErr w:type="spellStart"/>
      <w:r w:rsidRPr="003C4C35">
        <w:t>Excel</w:t>
      </w:r>
      <w:proofErr w:type="spellEnd"/>
      <w:r w:rsidRPr="003C4C35">
        <w:t>, можно р</w:t>
      </w:r>
      <w:r w:rsidRPr="003C4C35">
        <w:t>е</w:t>
      </w:r>
      <w:r w:rsidRPr="003C4C35">
        <w:t>дактировать</w:t>
      </w:r>
    </w:p>
    <w:p w:rsidR="00C903DF" w:rsidRPr="003C4C35" w:rsidRDefault="007475D9" w:rsidP="00434FDA">
      <w:pPr>
        <w:numPr>
          <w:ilvl w:val="0"/>
          <w:numId w:val="1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 меню</w:t>
      </w:r>
    </w:p>
    <w:p w:rsidR="00C903DF" w:rsidRPr="003C4C35" w:rsidRDefault="007475D9" w:rsidP="00434FDA">
      <w:pPr>
        <w:numPr>
          <w:ilvl w:val="0"/>
          <w:numId w:val="1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 строке формул</w:t>
      </w:r>
    </w:p>
    <w:p w:rsidR="00C903DF" w:rsidRPr="003C4C35" w:rsidRDefault="007475D9" w:rsidP="00434FDA">
      <w:pPr>
        <w:numPr>
          <w:ilvl w:val="0"/>
          <w:numId w:val="1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 ячейке</w:t>
      </w:r>
    </w:p>
    <w:p w:rsidR="00C903DF" w:rsidRPr="003C4C35" w:rsidRDefault="007475D9" w:rsidP="00434FDA">
      <w:pPr>
        <w:numPr>
          <w:ilvl w:val="0"/>
          <w:numId w:val="1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</w:t>
      </w:r>
      <w:r w:rsidR="00C903DF" w:rsidRPr="003C4C35">
        <w:rPr>
          <w:sz w:val="26"/>
          <w:szCs w:val="26"/>
        </w:rPr>
        <w:t xml:space="preserve"> специальном окне </w:t>
      </w:r>
    </w:p>
    <w:p w:rsidR="00C903DF" w:rsidRPr="003C4C35" w:rsidRDefault="00C903DF" w:rsidP="00DE036C">
      <w:pPr>
        <w:pStyle w:val="a"/>
      </w:pPr>
      <w:r w:rsidRPr="003C4C35">
        <w:t xml:space="preserve">Адрес ячейки в </w:t>
      </w:r>
      <w:proofErr w:type="spellStart"/>
      <w:r w:rsidRPr="003C4C35">
        <w:t>Excel</w:t>
      </w:r>
      <w:proofErr w:type="spellEnd"/>
      <w:r w:rsidRPr="003C4C35">
        <w:t xml:space="preserve"> – это</w:t>
      </w:r>
    </w:p>
    <w:p w:rsidR="00C903DF" w:rsidRPr="003C4C35" w:rsidRDefault="007475D9" w:rsidP="00434FDA">
      <w:pPr>
        <w:numPr>
          <w:ilvl w:val="0"/>
          <w:numId w:val="1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любая последовательность символов</w:t>
      </w:r>
    </w:p>
    <w:p w:rsidR="00C903DF" w:rsidRPr="003C4C35" w:rsidRDefault="007475D9" w:rsidP="00434FDA">
      <w:pPr>
        <w:numPr>
          <w:ilvl w:val="0"/>
          <w:numId w:val="1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имя столбца и номер строки</w:t>
      </w:r>
    </w:p>
    <w:p w:rsidR="00C903DF" w:rsidRPr="003C4C35" w:rsidRDefault="007475D9" w:rsidP="00434FDA">
      <w:pPr>
        <w:numPr>
          <w:ilvl w:val="0"/>
          <w:numId w:val="1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адрес ячейки оперативной памяти</w:t>
      </w:r>
    </w:p>
    <w:p w:rsidR="00C903DF" w:rsidRPr="003C4C35" w:rsidRDefault="007475D9" w:rsidP="00434FDA">
      <w:pPr>
        <w:numPr>
          <w:ilvl w:val="0"/>
          <w:numId w:val="1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номер строки и номер столбца</w:t>
      </w:r>
    </w:p>
    <w:p w:rsidR="00C903DF" w:rsidRPr="003C4C35" w:rsidRDefault="00F11D7C" w:rsidP="00DE036C">
      <w:pPr>
        <w:pStyle w:val="a"/>
      </w:pPr>
      <w:r w:rsidRPr="003C4C35">
        <w:t xml:space="preserve">Имя ячейки используется в </w:t>
      </w:r>
      <w:r w:rsidR="00C903DF" w:rsidRPr="003C4C35">
        <w:t xml:space="preserve">электронной таблице </w:t>
      </w:r>
      <w:proofErr w:type="spellStart"/>
      <w:r w:rsidR="00C903DF" w:rsidRPr="003C4C35">
        <w:t>Excel</w:t>
      </w:r>
      <w:proofErr w:type="spellEnd"/>
      <w:r w:rsidR="00C903DF" w:rsidRPr="003C4C35">
        <w:t xml:space="preserve"> </w:t>
      </w:r>
      <w:proofErr w:type="gramStart"/>
      <w:r w:rsidR="00C903DF" w:rsidRPr="003C4C35">
        <w:t>в</w:t>
      </w:r>
      <w:proofErr w:type="gramEnd"/>
    </w:p>
    <w:p w:rsidR="00C903DF" w:rsidRPr="003C4C35" w:rsidRDefault="004A5B4F" w:rsidP="00434FDA">
      <w:pPr>
        <w:numPr>
          <w:ilvl w:val="0"/>
          <w:numId w:val="22"/>
        </w:numPr>
        <w:jc w:val="both"/>
        <w:rPr>
          <w:sz w:val="26"/>
          <w:szCs w:val="26"/>
        </w:rPr>
      </w:pPr>
      <w:proofErr w:type="gramStart"/>
      <w:r w:rsidRPr="003C4C35">
        <w:rPr>
          <w:sz w:val="26"/>
          <w:szCs w:val="26"/>
        </w:rPr>
        <w:t>ф</w:t>
      </w:r>
      <w:r w:rsidR="00C903DF" w:rsidRPr="003C4C35">
        <w:rPr>
          <w:sz w:val="26"/>
          <w:szCs w:val="26"/>
        </w:rPr>
        <w:t>ормулах</w:t>
      </w:r>
      <w:proofErr w:type="gramEnd"/>
    </w:p>
    <w:p w:rsidR="00C903DF" w:rsidRPr="003C4C35" w:rsidRDefault="004A5B4F" w:rsidP="00434FDA">
      <w:pPr>
        <w:numPr>
          <w:ilvl w:val="0"/>
          <w:numId w:val="2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п</w:t>
      </w:r>
      <w:r w:rsidR="00C903DF" w:rsidRPr="003C4C35">
        <w:rPr>
          <w:sz w:val="26"/>
          <w:szCs w:val="26"/>
        </w:rPr>
        <w:t>ри автоматическом построении отчетов</w:t>
      </w:r>
    </w:p>
    <w:p w:rsidR="00C903DF" w:rsidRPr="003C4C35" w:rsidRDefault="004A5B4F" w:rsidP="00434FDA">
      <w:pPr>
        <w:numPr>
          <w:ilvl w:val="0"/>
          <w:numId w:val="2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д</w:t>
      </w:r>
      <w:r w:rsidR="00C903DF" w:rsidRPr="003C4C35">
        <w:rPr>
          <w:sz w:val="26"/>
          <w:szCs w:val="26"/>
        </w:rPr>
        <w:t>ля обозначения рядов данных в диаграммах</w:t>
      </w:r>
    </w:p>
    <w:p w:rsidR="00C903DF" w:rsidRPr="003C4C35" w:rsidRDefault="004A5B4F" w:rsidP="00434FDA">
      <w:pPr>
        <w:numPr>
          <w:ilvl w:val="0"/>
          <w:numId w:val="22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д</w:t>
      </w:r>
      <w:r w:rsidR="00C903DF" w:rsidRPr="003C4C35">
        <w:rPr>
          <w:sz w:val="26"/>
          <w:szCs w:val="26"/>
        </w:rPr>
        <w:t>ля применения форматов чисел</w:t>
      </w:r>
    </w:p>
    <w:p w:rsidR="005962E5" w:rsidRPr="003C4C35" w:rsidRDefault="005962E5" w:rsidP="005962E5">
      <w:pPr>
        <w:pStyle w:val="a"/>
      </w:pPr>
      <w:r w:rsidRPr="003C4C35">
        <w:t>Какими способами можно защитить документ (выберите несколько пр</w:t>
      </w:r>
      <w:r w:rsidRPr="003C4C35">
        <w:t>а</w:t>
      </w:r>
      <w:r w:rsidRPr="003C4C35">
        <w:t>вильных ответов)?</w:t>
      </w:r>
    </w:p>
    <w:p w:rsidR="005962E5" w:rsidRPr="003C4C35" w:rsidRDefault="005962E5" w:rsidP="00434FDA">
      <w:pPr>
        <w:numPr>
          <w:ilvl w:val="0"/>
          <w:numId w:val="7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 xml:space="preserve">Выбрать пункт «Центра управления безопасностью» в окне «Параметры </w:t>
      </w:r>
      <w:proofErr w:type="spellStart"/>
      <w:r w:rsidRPr="003C4C35">
        <w:rPr>
          <w:sz w:val="26"/>
          <w:szCs w:val="26"/>
        </w:rPr>
        <w:t>Word</w:t>
      </w:r>
      <w:proofErr w:type="spellEnd"/>
      <w:r w:rsidRPr="003C4C35">
        <w:rPr>
          <w:sz w:val="26"/>
          <w:szCs w:val="26"/>
        </w:rPr>
        <w:t>» меню «Файл»;</w:t>
      </w:r>
    </w:p>
    <w:p w:rsidR="005962E5" w:rsidRPr="003C4C35" w:rsidRDefault="005962E5" w:rsidP="00434FDA">
      <w:pPr>
        <w:numPr>
          <w:ilvl w:val="0"/>
          <w:numId w:val="7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Выбрать соответствующую кнопку из пункта «Сведения» меню «Файл»;</w:t>
      </w:r>
    </w:p>
    <w:p w:rsidR="005962E5" w:rsidRPr="003C4C35" w:rsidRDefault="005962E5" w:rsidP="00434FDA">
      <w:pPr>
        <w:numPr>
          <w:ilvl w:val="0"/>
          <w:numId w:val="7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Через пункт «Ограничить редактирование» меню «Се</w:t>
      </w:r>
      <w:r w:rsidRPr="003C4C35">
        <w:rPr>
          <w:sz w:val="26"/>
          <w:szCs w:val="26"/>
        </w:rPr>
        <w:t>р</w:t>
      </w:r>
      <w:r w:rsidRPr="003C4C35">
        <w:rPr>
          <w:sz w:val="26"/>
          <w:szCs w:val="26"/>
        </w:rPr>
        <w:t>вис»/«Разработчик»;</w:t>
      </w:r>
    </w:p>
    <w:p w:rsidR="005962E5" w:rsidRPr="003C4C35" w:rsidRDefault="005962E5" w:rsidP="00434FDA">
      <w:pPr>
        <w:numPr>
          <w:ilvl w:val="0"/>
          <w:numId w:val="7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Выбрать команду из пункта меню «Формат»;</w:t>
      </w:r>
    </w:p>
    <w:p w:rsidR="005962E5" w:rsidRPr="003C4C35" w:rsidRDefault="005962E5" w:rsidP="00434FDA">
      <w:pPr>
        <w:numPr>
          <w:ilvl w:val="0"/>
          <w:numId w:val="76"/>
        </w:numPr>
        <w:jc w:val="both"/>
        <w:rPr>
          <w:sz w:val="26"/>
          <w:szCs w:val="26"/>
        </w:rPr>
      </w:pPr>
      <w:r w:rsidRPr="003C4C35">
        <w:rPr>
          <w:sz w:val="26"/>
          <w:szCs w:val="26"/>
        </w:rPr>
        <w:t>Установкой пароля в соответствующем пункте меню «Вид».</w:t>
      </w:r>
    </w:p>
    <w:p w:rsidR="00DA10DC" w:rsidRPr="003C1ED6" w:rsidRDefault="00DA10DC" w:rsidP="00434FDA">
      <w:pPr>
        <w:pStyle w:val="a"/>
        <w:numPr>
          <w:ilvl w:val="0"/>
          <w:numId w:val="5"/>
        </w:numPr>
      </w:pPr>
      <w:r w:rsidRPr="003C1ED6">
        <w:lastRenderedPageBreak/>
        <w:t xml:space="preserve">Текст вопроса </w:t>
      </w:r>
      <w:r w:rsidRPr="00DA10DC">
        <w:t>открытого типа (с коротким ответом):</w:t>
      </w:r>
    </w:p>
    <w:p w:rsidR="00C903DF" w:rsidRDefault="00C903DF" w:rsidP="00DE036C">
      <w:pPr>
        <w:pStyle w:val="a"/>
      </w:pPr>
      <w:r>
        <w:t>Сколько ячее</w:t>
      </w:r>
      <w:proofErr w:type="gramStart"/>
      <w:r>
        <w:t>к(</w:t>
      </w:r>
      <w:proofErr w:type="gramEnd"/>
      <w:r>
        <w:t xml:space="preserve">клеток) </w:t>
      </w:r>
      <w:r w:rsidRPr="00E32330">
        <w:t xml:space="preserve">содержится </w:t>
      </w:r>
      <w:r>
        <w:t>в диапазоне А3:С</w:t>
      </w:r>
      <w:proofErr w:type="gramStart"/>
      <w:r>
        <w:t>7</w:t>
      </w:r>
      <w:proofErr w:type="gramEnd"/>
      <w:r>
        <w:t xml:space="preserve"> </w:t>
      </w:r>
      <w:r w:rsidRPr="00E32330">
        <w:t>электронной табл</w:t>
      </w:r>
      <w:r w:rsidRPr="00E32330">
        <w:t>и</w:t>
      </w:r>
      <w:r w:rsidRPr="00E32330">
        <w:t>цы</w:t>
      </w:r>
      <w:r>
        <w:t>?</w:t>
      </w:r>
    </w:p>
    <w:p w:rsidR="004A5B4F" w:rsidRDefault="004A5B4F" w:rsidP="00DE036C">
      <w:pPr>
        <w:pStyle w:val="a"/>
      </w:pPr>
      <w:r w:rsidRPr="00E32330">
        <w:t>В ячейках таблицы записаны следующие числа А</w:t>
      </w:r>
      <w:proofErr w:type="gramStart"/>
      <w:r w:rsidRPr="00E32330">
        <w:t>1</w:t>
      </w:r>
      <w:proofErr w:type="gramEnd"/>
      <w:r w:rsidRPr="00E32330">
        <w:t>=1, А2=3, А3=5 в В1 зап</w:t>
      </w:r>
      <w:r w:rsidRPr="00E32330">
        <w:t>и</w:t>
      </w:r>
      <w:r w:rsidRPr="00E32330">
        <w:t>сана формула =ЕСЛИ(A1&gt;2;A2;A3), в В2 записана формула =ЕСЛИ(A2&gt;2;0;1), в В3 записана формула =СУММ(B1:</w:t>
      </w:r>
      <w:proofErr w:type="gramStart"/>
      <w:r w:rsidRPr="00E32330">
        <w:t>B2) . Тогда значение в B3 будет равно</w:t>
      </w:r>
      <w:proofErr w:type="gramEnd"/>
    </w:p>
    <w:p w:rsidR="00972306" w:rsidRDefault="00972306" w:rsidP="00DE036C">
      <w:pPr>
        <w:pStyle w:val="a"/>
      </w:pPr>
      <w:r>
        <w:t>Какое количество бит необходимо для кодирования информации о результ</w:t>
      </w:r>
      <w:r>
        <w:t>а</w:t>
      </w:r>
      <w:r>
        <w:t>тах сдачи одного зачета одним студентом?</w:t>
      </w:r>
    </w:p>
    <w:p w:rsidR="00797B73" w:rsidRPr="003C4C35" w:rsidRDefault="00797B73" w:rsidP="003C4C35">
      <w:pPr>
        <w:pStyle w:val="a"/>
      </w:pPr>
      <w:r>
        <w:t>Какое количество бит необходимо для кодирования информации о результ</w:t>
      </w:r>
      <w:r>
        <w:t>а</w:t>
      </w:r>
      <w:r>
        <w:t>тах защиты одной курсовой работы одним студентом?</w:t>
      </w:r>
    </w:p>
    <w:p w:rsidR="007A0338" w:rsidRDefault="00BA2B25" w:rsidP="00434FDA">
      <w:pPr>
        <w:pStyle w:val="a"/>
        <w:numPr>
          <w:ilvl w:val="0"/>
          <w:numId w:val="5"/>
        </w:numPr>
      </w:pPr>
      <w:r w:rsidRPr="003C1ED6">
        <w:t xml:space="preserve">Текст вопроса </w:t>
      </w:r>
      <w:r w:rsidRPr="00585FEF">
        <w:t>на</w:t>
      </w:r>
      <w:r w:rsidRPr="00F66039">
        <w:t xml:space="preserve"> </w:t>
      </w:r>
      <w:r>
        <w:t>сопоставление</w:t>
      </w:r>
    </w:p>
    <w:p w:rsidR="00BA2B25" w:rsidRDefault="00BA2B25" w:rsidP="00DE036C">
      <w:pPr>
        <w:pStyle w:val="a"/>
      </w:pPr>
      <w:r>
        <w:t>С точки зрения семиотики</w:t>
      </w:r>
      <w:r w:rsidR="00423389">
        <w:t>…</w:t>
      </w:r>
      <w:r w:rsidRPr="00BA2B25"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5920"/>
        <w:gridCol w:w="4219"/>
      </w:tblGrid>
      <w:tr w:rsidR="00BA2B25" w:rsidRPr="00AF3AA9" w:rsidTr="00423389">
        <w:tc>
          <w:tcPr>
            <w:tcW w:w="5920" w:type="dxa"/>
          </w:tcPr>
          <w:p w:rsidR="00BA2B25" w:rsidRPr="00AF39E2" w:rsidRDefault="00423389" w:rsidP="00ED03A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3389">
              <w:rPr>
                <w:rFonts w:ascii="Times New Roman" w:hAnsi="Times New Roman" w:cs="Times New Roman"/>
                <w:b/>
                <w:sz w:val="26"/>
                <w:szCs w:val="26"/>
              </w:rPr>
              <w:t>сообщение рассматривается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 точки зрения</w:t>
            </w:r>
            <w:r w:rsidRPr="00423389">
              <w:rPr>
                <w:rFonts w:ascii="Times New Roman" w:hAnsi="Times New Roman" w:cs="Times New Roman"/>
                <w:b/>
                <w:sz w:val="26"/>
                <w:szCs w:val="26"/>
              </w:rPr>
              <w:t>…</w:t>
            </w:r>
          </w:p>
        </w:tc>
        <w:tc>
          <w:tcPr>
            <w:tcW w:w="4219" w:type="dxa"/>
          </w:tcPr>
          <w:p w:rsidR="00BA2B25" w:rsidRPr="00AF3AA9" w:rsidRDefault="00423389" w:rsidP="00ED03A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 уровне</w:t>
            </w:r>
          </w:p>
        </w:tc>
      </w:tr>
      <w:tr w:rsidR="00BA2B25" w:rsidRPr="00AF3AA9" w:rsidTr="00423389">
        <w:tc>
          <w:tcPr>
            <w:tcW w:w="5920" w:type="dxa"/>
          </w:tcPr>
          <w:p w:rsidR="00BA2B25" w:rsidRPr="00AF3AA9" w:rsidRDefault="00BA2B25" w:rsidP="004233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…</w:t>
            </w:r>
            <w:r w:rsidR="00423389">
              <w:rPr>
                <w:rFonts w:ascii="Times New Roman" w:hAnsi="Times New Roman" w:cs="Times New Roman"/>
                <w:sz w:val="26"/>
                <w:szCs w:val="26"/>
              </w:rPr>
              <w:t>допустимости</w:t>
            </w:r>
            <w:r w:rsidRPr="00BA2B25">
              <w:rPr>
                <w:rFonts w:ascii="Times New Roman" w:hAnsi="Times New Roman" w:cs="Times New Roman"/>
                <w:sz w:val="26"/>
                <w:szCs w:val="26"/>
              </w:rPr>
              <w:t>, "правильност</w:t>
            </w:r>
            <w:r w:rsidR="0042338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A2B25">
              <w:rPr>
                <w:rFonts w:ascii="Times New Roman" w:hAnsi="Times New Roman" w:cs="Times New Roman"/>
                <w:sz w:val="26"/>
                <w:szCs w:val="26"/>
              </w:rPr>
              <w:t>" его структуры безотносительно к смыслу</w:t>
            </w:r>
            <w:r w:rsidR="00423389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4219" w:type="dxa"/>
          </w:tcPr>
          <w:p w:rsidR="00BA2B25" w:rsidRPr="00AF3AA9" w:rsidRDefault="00BA2B25" w:rsidP="004233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23389">
              <w:rPr>
                <w:rFonts w:ascii="Times New Roman" w:hAnsi="Times New Roman" w:cs="Times New Roman"/>
                <w:sz w:val="26"/>
                <w:szCs w:val="26"/>
              </w:rPr>
              <w:t>синтаксическом</w:t>
            </w:r>
          </w:p>
        </w:tc>
      </w:tr>
      <w:tr w:rsidR="00BA2B25" w:rsidRPr="00AF3AA9" w:rsidTr="00423389">
        <w:tc>
          <w:tcPr>
            <w:tcW w:w="5920" w:type="dxa"/>
          </w:tcPr>
          <w:p w:rsidR="00BA2B25" w:rsidRPr="00AF3AA9" w:rsidRDefault="00BA2B25" w:rsidP="004233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…его смысла</w:t>
            </w:r>
            <w:r w:rsidR="00423389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4219" w:type="dxa"/>
          </w:tcPr>
          <w:p w:rsidR="00BA2B25" w:rsidRPr="00AF3AA9" w:rsidRDefault="00BA2B25" w:rsidP="004233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23389">
              <w:rPr>
                <w:rFonts w:ascii="Times New Roman" w:hAnsi="Times New Roman" w:cs="Times New Roman"/>
                <w:sz w:val="26"/>
                <w:szCs w:val="26"/>
              </w:rPr>
              <w:t>семантическом</w:t>
            </w:r>
          </w:p>
        </w:tc>
      </w:tr>
      <w:tr w:rsidR="00BA2B25" w:rsidRPr="00AF3AA9" w:rsidTr="00423389">
        <w:tc>
          <w:tcPr>
            <w:tcW w:w="5920" w:type="dxa"/>
          </w:tcPr>
          <w:p w:rsidR="00BA2B25" w:rsidRPr="00AF3AA9" w:rsidRDefault="00BA2B25" w:rsidP="004233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23389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  <w:r w:rsidR="00423389" w:rsidRPr="00423389">
              <w:rPr>
                <w:rFonts w:ascii="Times New Roman" w:hAnsi="Times New Roman" w:cs="Times New Roman"/>
              </w:rPr>
              <w:t xml:space="preserve"> </w:t>
            </w:r>
            <w:r w:rsidR="00423389" w:rsidRPr="00423389">
              <w:rPr>
                <w:rFonts w:ascii="Times New Roman" w:hAnsi="Times New Roman" w:cs="Times New Roman"/>
                <w:sz w:val="26"/>
                <w:szCs w:val="26"/>
              </w:rPr>
              <w:t>целей</w:t>
            </w:r>
            <w:r w:rsidR="00423389">
              <w:rPr>
                <w:rFonts w:ascii="Times New Roman" w:hAnsi="Times New Roman" w:cs="Times New Roman"/>
                <w:sz w:val="26"/>
                <w:szCs w:val="26"/>
              </w:rPr>
              <w:t xml:space="preserve"> передачи…</w:t>
            </w:r>
          </w:p>
        </w:tc>
        <w:tc>
          <w:tcPr>
            <w:tcW w:w="4219" w:type="dxa"/>
          </w:tcPr>
          <w:p w:rsidR="00BA2B25" w:rsidRPr="00AF3AA9" w:rsidRDefault="00BA2B25" w:rsidP="004233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23389">
              <w:rPr>
                <w:rFonts w:ascii="Times New Roman" w:hAnsi="Times New Roman" w:cs="Times New Roman"/>
                <w:sz w:val="26"/>
                <w:szCs w:val="26"/>
              </w:rPr>
              <w:t>прагматическом</w:t>
            </w:r>
          </w:p>
        </w:tc>
      </w:tr>
    </w:tbl>
    <w:p w:rsidR="00DA10DC" w:rsidRPr="00AF3AA9" w:rsidRDefault="00C903DF" w:rsidP="00DE036C">
      <w:pPr>
        <w:pStyle w:val="a"/>
      </w:pPr>
      <w:r>
        <w:t>Сопоставьте тип функции: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A10DC" w:rsidRPr="00AF3AA9" w:rsidTr="007876BA">
        <w:tc>
          <w:tcPr>
            <w:tcW w:w="4785" w:type="dxa"/>
          </w:tcPr>
          <w:p w:rsidR="00DA10DC" w:rsidRPr="00AF39E2" w:rsidRDefault="00AF39E2" w:rsidP="007876BA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6" w:name="2.2.3._Задания__на_соответствие.__Требов"/>
            <w:bookmarkEnd w:id="6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 ячейки</w:t>
            </w:r>
          </w:p>
        </w:tc>
        <w:tc>
          <w:tcPr>
            <w:tcW w:w="4786" w:type="dxa"/>
          </w:tcPr>
          <w:p w:rsidR="00DA10DC" w:rsidRPr="00AF3AA9" w:rsidRDefault="004A5B4F" w:rsidP="004A5B4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Категория ф</w:t>
            </w:r>
            <w:r w:rsidR="00AF39E2">
              <w:rPr>
                <w:rFonts w:ascii="Times New Roman" w:hAnsi="Times New Roman" w:cs="Times New Roman"/>
                <w:b/>
                <w:sz w:val="26"/>
                <w:szCs w:val="26"/>
              </w:rPr>
              <w:t>ункция</w:t>
            </w:r>
          </w:p>
        </w:tc>
      </w:tr>
      <w:tr w:rsidR="00DA10DC" w:rsidRPr="00AF3AA9" w:rsidTr="007876BA">
        <w:tc>
          <w:tcPr>
            <w:tcW w:w="4785" w:type="dxa"/>
          </w:tcPr>
          <w:p w:rsidR="00DA10DC" w:rsidRPr="00AF3AA9" w:rsidRDefault="00DA10DC" w:rsidP="00DC10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541CC7">
              <w:rPr>
                <w:rFonts w:ascii="Times New Roman" w:hAnsi="Times New Roman" w:cs="Times New Roman"/>
                <w:sz w:val="26"/>
                <w:szCs w:val="26"/>
              </w:rPr>
              <w:t>=ПОИС</w:t>
            </w:r>
            <w:proofErr w:type="gramStart"/>
            <w:r w:rsidR="00541CC7">
              <w:rPr>
                <w:rFonts w:ascii="Times New Roman" w:hAnsi="Times New Roman" w:cs="Times New Roman"/>
                <w:sz w:val="26"/>
                <w:szCs w:val="26"/>
              </w:rPr>
              <w:t>К(</w:t>
            </w:r>
            <w:proofErr w:type="gramEnd"/>
            <w:r w:rsidR="00DC10AB">
              <w:rPr>
                <w:rFonts w:ascii="Times New Roman" w:hAnsi="Times New Roman" w:cs="Times New Roman"/>
                <w:sz w:val="26"/>
                <w:szCs w:val="26"/>
              </w:rPr>
              <w:t>"</w:t>
            </w:r>
            <w:r w:rsidR="00541CC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DC10AB">
              <w:rPr>
                <w:rFonts w:ascii="Times New Roman" w:hAnsi="Times New Roman" w:cs="Times New Roman"/>
                <w:sz w:val="26"/>
                <w:szCs w:val="26"/>
              </w:rPr>
              <w:t>"</w:t>
            </w:r>
            <w:r w:rsidR="00541CC7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DC10AB">
              <w:rPr>
                <w:rFonts w:ascii="Times New Roman" w:hAnsi="Times New Roman" w:cs="Times New Roman"/>
                <w:sz w:val="26"/>
                <w:szCs w:val="26"/>
              </w:rPr>
              <w:t>"</w:t>
            </w:r>
            <w:r w:rsidR="00541CC7">
              <w:rPr>
                <w:rFonts w:ascii="Times New Roman" w:hAnsi="Times New Roman" w:cs="Times New Roman"/>
                <w:sz w:val="26"/>
                <w:szCs w:val="26"/>
              </w:rPr>
              <w:t>ВАСЯ</w:t>
            </w:r>
            <w:r w:rsidR="00DC10AB">
              <w:rPr>
                <w:rFonts w:ascii="Times New Roman" w:hAnsi="Times New Roman" w:cs="Times New Roman"/>
                <w:sz w:val="26"/>
                <w:szCs w:val="26"/>
              </w:rPr>
              <w:t>"</w:t>
            </w:r>
            <w:r w:rsidR="00541CC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786" w:type="dxa"/>
          </w:tcPr>
          <w:p w:rsidR="00DA10DC" w:rsidRPr="00AF3AA9" w:rsidRDefault="00DA10DC" w:rsidP="00541C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>. Текст</w:t>
            </w:r>
            <w:r w:rsidR="00541CC7">
              <w:rPr>
                <w:rFonts w:ascii="Times New Roman" w:hAnsi="Times New Roman" w:cs="Times New Roman"/>
                <w:sz w:val="26"/>
                <w:szCs w:val="26"/>
              </w:rPr>
              <w:t>овая</w:t>
            </w:r>
          </w:p>
        </w:tc>
      </w:tr>
      <w:tr w:rsidR="00DA10DC" w:rsidRPr="00AF3AA9" w:rsidTr="007876BA">
        <w:tc>
          <w:tcPr>
            <w:tcW w:w="4785" w:type="dxa"/>
          </w:tcPr>
          <w:p w:rsidR="00DA10DC" w:rsidRPr="00AF3AA9" w:rsidRDefault="00DA10DC" w:rsidP="00AF39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541CC7">
              <w:rPr>
                <w:rFonts w:ascii="Times New Roman" w:hAnsi="Times New Roman" w:cs="Times New Roman"/>
                <w:sz w:val="26"/>
                <w:szCs w:val="26"/>
              </w:rPr>
              <w:t>=НАИБОЛЬШИ</w:t>
            </w:r>
            <w:proofErr w:type="gramStart"/>
            <w:r w:rsidR="00541CC7">
              <w:rPr>
                <w:rFonts w:ascii="Times New Roman" w:hAnsi="Times New Roman" w:cs="Times New Roman"/>
                <w:sz w:val="26"/>
                <w:szCs w:val="26"/>
              </w:rPr>
              <w:t>Й(</w:t>
            </w:r>
            <w:proofErr w:type="gramEnd"/>
            <w:r w:rsidR="00541CC7">
              <w:rPr>
                <w:rFonts w:ascii="Times New Roman" w:hAnsi="Times New Roman" w:cs="Times New Roman"/>
                <w:sz w:val="26"/>
                <w:szCs w:val="26"/>
              </w:rPr>
              <w:t>А4:Е</w:t>
            </w:r>
            <w:proofErr w:type="gramStart"/>
            <w:r w:rsidR="00541CC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 w:rsidR="00541CC7">
              <w:rPr>
                <w:rFonts w:ascii="Times New Roman" w:hAnsi="Times New Roman" w:cs="Times New Roman"/>
                <w:sz w:val="26"/>
                <w:szCs w:val="26"/>
              </w:rPr>
              <w:t>;2)</w:t>
            </w:r>
          </w:p>
        </w:tc>
        <w:tc>
          <w:tcPr>
            <w:tcW w:w="4786" w:type="dxa"/>
          </w:tcPr>
          <w:p w:rsidR="00DA10DC" w:rsidRPr="00AF3AA9" w:rsidRDefault="00DA10DC" w:rsidP="00541C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41CC7">
              <w:rPr>
                <w:rFonts w:ascii="Times New Roman" w:hAnsi="Times New Roman" w:cs="Times New Roman"/>
                <w:sz w:val="26"/>
                <w:szCs w:val="26"/>
              </w:rPr>
              <w:t>Статистическая</w:t>
            </w:r>
          </w:p>
        </w:tc>
      </w:tr>
      <w:tr w:rsidR="00DA10DC" w:rsidRPr="00AF3AA9" w:rsidTr="007876BA">
        <w:tc>
          <w:tcPr>
            <w:tcW w:w="4785" w:type="dxa"/>
          </w:tcPr>
          <w:p w:rsidR="00DA10DC" w:rsidRPr="00AF3AA9" w:rsidRDefault="00DA10DC" w:rsidP="00AF39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541CC7">
              <w:rPr>
                <w:rFonts w:ascii="Times New Roman" w:hAnsi="Times New Roman" w:cs="Times New Roman"/>
                <w:sz w:val="26"/>
                <w:szCs w:val="26"/>
              </w:rPr>
              <w:t>=ЕСЛ</w:t>
            </w:r>
            <w:proofErr w:type="gramStart"/>
            <w:r w:rsidR="00541CC7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="00541CC7">
              <w:rPr>
                <w:rFonts w:ascii="Times New Roman" w:hAnsi="Times New Roman" w:cs="Times New Roman"/>
                <w:sz w:val="26"/>
                <w:szCs w:val="26"/>
              </w:rPr>
              <w:t>А=4;4;0)</w:t>
            </w:r>
          </w:p>
        </w:tc>
        <w:tc>
          <w:tcPr>
            <w:tcW w:w="4786" w:type="dxa"/>
          </w:tcPr>
          <w:p w:rsidR="00DA10DC" w:rsidRPr="00AF3AA9" w:rsidRDefault="00DA10DC" w:rsidP="00541C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41CC7">
              <w:rPr>
                <w:rFonts w:ascii="Times New Roman" w:hAnsi="Times New Roman" w:cs="Times New Roman"/>
                <w:sz w:val="26"/>
                <w:szCs w:val="26"/>
              </w:rPr>
              <w:t>Логическая</w:t>
            </w:r>
          </w:p>
        </w:tc>
      </w:tr>
      <w:tr w:rsidR="00DA10DC" w:rsidRPr="00AF3AA9" w:rsidTr="007876BA">
        <w:tc>
          <w:tcPr>
            <w:tcW w:w="4785" w:type="dxa"/>
          </w:tcPr>
          <w:p w:rsidR="00DA10DC" w:rsidRPr="00AF3AA9" w:rsidRDefault="00DA10DC" w:rsidP="00AF39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541CC7">
              <w:rPr>
                <w:rFonts w:ascii="Times New Roman" w:hAnsi="Times New Roman" w:cs="Times New Roman"/>
                <w:sz w:val="26"/>
                <w:szCs w:val="26"/>
              </w:rPr>
              <w:t>=СУМ</w:t>
            </w:r>
            <w:proofErr w:type="gramStart"/>
            <w:r w:rsidR="00541CC7">
              <w:rPr>
                <w:rFonts w:ascii="Times New Roman" w:hAnsi="Times New Roman" w:cs="Times New Roman"/>
                <w:sz w:val="26"/>
                <w:szCs w:val="26"/>
              </w:rPr>
              <w:t>М(</w:t>
            </w:r>
            <w:proofErr w:type="gramEnd"/>
            <w:r w:rsidR="00541CC7">
              <w:rPr>
                <w:rFonts w:ascii="Times New Roman" w:hAnsi="Times New Roman" w:cs="Times New Roman"/>
                <w:sz w:val="26"/>
                <w:szCs w:val="26"/>
              </w:rPr>
              <w:t>А2:</w:t>
            </w:r>
            <w:proofErr w:type="gramStart"/>
            <w:r w:rsidR="00541CC7">
              <w:rPr>
                <w:rFonts w:ascii="Times New Roman" w:hAnsi="Times New Roman" w:cs="Times New Roman"/>
                <w:sz w:val="26"/>
                <w:szCs w:val="26"/>
              </w:rPr>
              <w:t>К230)</w:t>
            </w:r>
            <w:proofErr w:type="gramEnd"/>
          </w:p>
        </w:tc>
        <w:tc>
          <w:tcPr>
            <w:tcW w:w="4786" w:type="dxa"/>
          </w:tcPr>
          <w:p w:rsidR="00DA10DC" w:rsidRPr="00AF3AA9" w:rsidRDefault="00DA10DC" w:rsidP="00541C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 xml:space="preserve">d. </w:t>
            </w:r>
            <w:r w:rsidR="00541CC7">
              <w:rPr>
                <w:rFonts w:ascii="Times New Roman" w:hAnsi="Times New Roman" w:cs="Times New Roman"/>
                <w:sz w:val="26"/>
                <w:szCs w:val="26"/>
              </w:rPr>
              <w:t>Арифметическая</w:t>
            </w:r>
          </w:p>
        </w:tc>
      </w:tr>
      <w:tr w:rsidR="00DA10DC" w:rsidRPr="00AF3AA9" w:rsidTr="007876BA">
        <w:tc>
          <w:tcPr>
            <w:tcW w:w="4785" w:type="dxa"/>
          </w:tcPr>
          <w:p w:rsidR="00DA10DC" w:rsidRPr="00AF3AA9" w:rsidRDefault="00AF39E2" w:rsidP="007876B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=НОМИНА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А2;4)</w:t>
            </w:r>
          </w:p>
        </w:tc>
        <w:tc>
          <w:tcPr>
            <w:tcW w:w="4786" w:type="dxa"/>
          </w:tcPr>
          <w:p w:rsidR="00DA10DC" w:rsidRPr="00AF3AA9" w:rsidRDefault="00DA10DC" w:rsidP="00AF39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AA9">
              <w:rPr>
                <w:rFonts w:ascii="Times New Roman" w:hAnsi="Times New Roman" w:cs="Times New Roman"/>
                <w:sz w:val="26"/>
                <w:szCs w:val="26"/>
              </w:rPr>
              <w:t xml:space="preserve">e. </w:t>
            </w:r>
            <w:r w:rsidR="00AF39E2">
              <w:rPr>
                <w:rFonts w:ascii="Times New Roman" w:hAnsi="Times New Roman" w:cs="Times New Roman"/>
                <w:sz w:val="26"/>
                <w:szCs w:val="26"/>
              </w:rPr>
              <w:t>Финансовая</w:t>
            </w:r>
          </w:p>
        </w:tc>
      </w:tr>
      <w:tr w:rsidR="00AF39E2" w:rsidRPr="00AF3AA9" w:rsidTr="007876BA">
        <w:tc>
          <w:tcPr>
            <w:tcW w:w="4785" w:type="dxa"/>
          </w:tcPr>
          <w:p w:rsidR="00AF39E2" w:rsidRPr="00AF39E2" w:rsidRDefault="00AF39E2" w:rsidP="007876B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9E2">
              <w:rPr>
                <w:rFonts w:ascii="Times New Roman" w:hAnsi="Times New Roman" w:cs="Times New Roman"/>
                <w:sz w:val="26"/>
                <w:szCs w:val="26"/>
              </w:rPr>
              <w:t>6 =МЕСЯЦ(3)</w:t>
            </w:r>
          </w:p>
        </w:tc>
        <w:tc>
          <w:tcPr>
            <w:tcW w:w="4786" w:type="dxa"/>
          </w:tcPr>
          <w:p w:rsidR="00AF39E2" w:rsidRPr="00AF39E2" w:rsidRDefault="00AF39E2" w:rsidP="00AF39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AF39E2">
              <w:rPr>
                <w:rFonts w:ascii="Times New Roman" w:hAnsi="Times New Roman" w:cs="Times New Roman"/>
                <w:sz w:val="26"/>
                <w:szCs w:val="26"/>
              </w:rPr>
              <w:t>. Дата и время</w:t>
            </w:r>
          </w:p>
        </w:tc>
      </w:tr>
    </w:tbl>
    <w:p w:rsidR="007A0338" w:rsidRDefault="00DA10DC" w:rsidP="00434FDA">
      <w:pPr>
        <w:pStyle w:val="a"/>
        <w:numPr>
          <w:ilvl w:val="0"/>
          <w:numId w:val="5"/>
        </w:numPr>
      </w:pPr>
      <w:r w:rsidRPr="003C1ED6">
        <w:t xml:space="preserve">Текст вопроса </w:t>
      </w:r>
      <w:r w:rsidRPr="00585FEF">
        <w:t>на</w:t>
      </w:r>
      <w:r w:rsidRPr="00F66039">
        <w:t xml:space="preserve"> </w:t>
      </w:r>
      <w:r w:rsidRPr="00585FEF">
        <w:t>установление последовательности</w:t>
      </w:r>
    </w:p>
    <w:p w:rsidR="00DA10DC" w:rsidRPr="003C1ED6" w:rsidRDefault="00DA10DC" w:rsidP="007A0338">
      <w:pPr>
        <w:pStyle w:val="a"/>
      </w:pPr>
      <w:r w:rsidRPr="003C1ED6">
        <w:t>:</w:t>
      </w:r>
      <w:r w:rsidR="007A0338" w:rsidRPr="007A0338">
        <w:rPr>
          <w:sz w:val="26"/>
          <w:szCs w:val="26"/>
        </w:rPr>
        <w:t xml:space="preserve"> </w:t>
      </w:r>
      <w:r w:rsidR="007A0338" w:rsidRPr="00254869">
        <w:rPr>
          <w:sz w:val="26"/>
          <w:szCs w:val="26"/>
        </w:rPr>
        <w:t xml:space="preserve">Расположите </w:t>
      </w:r>
      <w:r w:rsidR="007A0338">
        <w:rPr>
          <w:sz w:val="26"/>
          <w:szCs w:val="26"/>
        </w:rPr>
        <w:t xml:space="preserve">этапы создания базы данных </w:t>
      </w:r>
      <w:r w:rsidR="007A0338" w:rsidRPr="00254869">
        <w:rPr>
          <w:sz w:val="26"/>
          <w:szCs w:val="26"/>
        </w:rPr>
        <w:t>в хронологическом порядке</w:t>
      </w:r>
    </w:p>
    <w:p w:rsidR="00DA10DC" w:rsidRPr="00254869" w:rsidRDefault="00F11D7C" w:rsidP="00AA4F7A">
      <w:pPr>
        <w:pStyle w:val="ae"/>
        <w:numPr>
          <w:ilvl w:val="0"/>
          <w:numId w:val="4"/>
        </w:numPr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Анализ предметной области</w:t>
      </w:r>
    </w:p>
    <w:p w:rsidR="00DA10DC" w:rsidRPr="00254869" w:rsidRDefault="00F11D7C" w:rsidP="00AA4F7A">
      <w:pPr>
        <w:pStyle w:val="ae"/>
        <w:numPr>
          <w:ilvl w:val="0"/>
          <w:numId w:val="4"/>
        </w:numPr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Логическое проектирование</w:t>
      </w:r>
    </w:p>
    <w:p w:rsidR="00DA10DC" w:rsidRPr="00254869" w:rsidRDefault="00F11D7C" w:rsidP="00AA4F7A">
      <w:pPr>
        <w:pStyle w:val="ae"/>
        <w:numPr>
          <w:ilvl w:val="0"/>
          <w:numId w:val="4"/>
        </w:numPr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Физическое проектирование</w:t>
      </w:r>
    </w:p>
    <w:p w:rsidR="00DA10DC" w:rsidRPr="00F11D7C" w:rsidRDefault="00F11D7C" w:rsidP="00AA4F7A">
      <w:pPr>
        <w:pStyle w:val="ae"/>
        <w:numPr>
          <w:ilvl w:val="0"/>
          <w:numId w:val="4"/>
        </w:numPr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Опытная эксплуатация</w:t>
      </w:r>
    </w:p>
    <w:p w:rsidR="00F11D7C" w:rsidRPr="004A5B4F" w:rsidRDefault="00F11D7C" w:rsidP="00AA4F7A">
      <w:pPr>
        <w:pStyle w:val="ae"/>
        <w:numPr>
          <w:ilvl w:val="0"/>
          <w:numId w:val="4"/>
        </w:numPr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Сопровождение</w:t>
      </w:r>
    </w:p>
    <w:p w:rsidR="004A5B4F" w:rsidRPr="003C4C35" w:rsidRDefault="004A5B4F" w:rsidP="004A5B4F">
      <w:pPr>
        <w:jc w:val="both"/>
        <w:rPr>
          <w:b/>
          <w:sz w:val="26"/>
          <w:szCs w:val="26"/>
        </w:rPr>
      </w:pPr>
    </w:p>
    <w:p w:rsidR="00DA10DC" w:rsidRPr="00FC7586" w:rsidRDefault="00DA10DC" w:rsidP="00FC7586">
      <w:pPr>
        <w:pStyle w:val="3"/>
      </w:pPr>
      <w:r w:rsidRPr="00FC7586">
        <w:t>Ключи к тестовым заданиям по компетенции «</w:t>
      </w:r>
      <w:sdt>
        <w:sdtPr>
          <w:alias w:val="код компетенции"/>
          <w:tag w:val="код компетенции"/>
          <w:id w:val="1057739264"/>
          <w:placeholder>
            <w:docPart w:val="A585BD7155C04D48B9CFD018517A4295"/>
          </w:placeholder>
          <w:text/>
        </w:sdtPr>
        <w:sdtEndPr/>
        <w:sdtContent>
          <w:r w:rsidR="00817688" w:rsidRPr="00FC7586">
            <w:t>ПК-1</w:t>
          </w:r>
        </w:sdtContent>
      </w:sdt>
      <w:r w:rsidRPr="00FC7586">
        <w:t>»</w:t>
      </w:r>
    </w:p>
    <w:tbl>
      <w:tblPr>
        <w:tblW w:w="10348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3226"/>
        <w:gridCol w:w="1948"/>
        <w:gridCol w:w="3226"/>
      </w:tblGrid>
      <w:tr w:rsidR="00DA10DC" w:rsidRPr="003C1ED6" w:rsidTr="00254869">
        <w:trPr>
          <w:trHeight w:val="1058"/>
        </w:trPr>
        <w:tc>
          <w:tcPr>
            <w:tcW w:w="1948" w:type="dxa"/>
            <w:shd w:val="clear" w:color="auto" w:fill="F2F2F2" w:themeFill="background1" w:themeFillShade="F2"/>
            <w:vAlign w:val="center"/>
          </w:tcPr>
          <w:p w:rsidR="00DA10DC" w:rsidRPr="003C1ED6" w:rsidRDefault="00DA10DC" w:rsidP="00254869">
            <w:pPr>
              <w:pStyle w:val="af2"/>
            </w:pPr>
            <w:r w:rsidRPr="003C1ED6">
              <w:t>№ тестового з</w:t>
            </w:r>
            <w:r w:rsidRPr="003C1ED6">
              <w:t>а</w:t>
            </w:r>
            <w:r w:rsidRPr="003C1ED6">
              <w:t>дания</w:t>
            </w:r>
          </w:p>
        </w:tc>
        <w:tc>
          <w:tcPr>
            <w:tcW w:w="3226" w:type="dxa"/>
            <w:shd w:val="clear" w:color="auto" w:fill="F2F2F2" w:themeFill="background1" w:themeFillShade="F2"/>
            <w:vAlign w:val="center"/>
          </w:tcPr>
          <w:p w:rsidR="00DA10DC" w:rsidRPr="003C1ED6" w:rsidRDefault="00DA10DC" w:rsidP="00254869">
            <w:pPr>
              <w:pStyle w:val="af2"/>
            </w:pPr>
            <w:r w:rsidRPr="003C1ED6">
              <w:t>№ правильного варианта о</w:t>
            </w:r>
            <w:r w:rsidRPr="003C1ED6">
              <w:t>т</w:t>
            </w:r>
            <w:r w:rsidRPr="003C1ED6">
              <w:t>вета (формулировка пр</w:t>
            </w:r>
            <w:r w:rsidRPr="003C1ED6">
              <w:t>а</w:t>
            </w:r>
            <w:r w:rsidRPr="003C1ED6">
              <w:t>вильного варианта ответа)</w:t>
            </w:r>
          </w:p>
        </w:tc>
        <w:tc>
          <w:tcPr>
            <w:tcW w:w="1948" w:type="dxa"/>
            <w:shd w:val="clear" w:color="auto" w:fill="F2F2F2" w:themeFill="background1" w:themeFillShade="F2"/>
            <w:vAlign w:val="center"/>
          </w:tcPr>
          <w:p w:rsidR="00DA10DC" w:rsidRPr="003C1ED6" w:rsidRDefault="00DA10DC" w:rsidP="00254869">
            <w:pPr>
              <w:pStyle w:val="af2"/>
            </w:pPr>
            <w:r w:rsidRPr="003C1ED6">
              <w:t>№ тестового з</w:t>
            </w:r>
            <w:r w:rsidRPr="003C1ED6">
              <w:t>а</w:t>
            </w:r>
            <w:r w:rsidRPr="003C1ED6">
              <w:t>дания</w:t>
            </w:r>
          </w:p>
        </w:tc>
        <w:tc>
          <w:tcPr>
            <w:tcW w:w="3226" w:type="dxa"/>
            <w:shd w:val="clear" w:color="auto" w:fill="F2F2F2" w:themeFill="background1" w:themeFillShade="F2"/>
            <w:vAlign w:val="center"/>
          </w:tcPr>
          <w:p w:rsidR="00DA10DC" w:rsidRPr="003C1ED6" w:rsidRDefault="00DA10DC" w:rsidP="00254869">
            <w:pPr>
              <w:pStyle w:val="af2"/>
            </w:pPr>
            <w:r w:rsidRPr="003C1ED6">
              <w:t>№ правильного варианта о</w:t>
            </w:r>
            <w:r w:rsidRPr="003C1ED6">
              <w:t>т</w:t>
            </w:r>
            <w:r w:rsidRPr="003C1ED6">
              <w:t>вета (формулировка пр</w:t>
            </w:r>
            <w:r w:rsidRPr="003C1ED6">
              <w:t>а</w:t>
            </w:r>
            <w:r w:rsidRPr="003C1ED6">
              <w:t>вильного варианта ответа)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33B6">
              <w:rPr>
                <w:b/>
                <w:lang w:val="en-US"/>
              </w:rPr>
              <w:t>1.</w:t>
            </w:r>
            <w:r w:rsidR="00DA10DC" w:rsidRPr="00FD33B6">
              <w:rPr>
                <w:b/>
              </w:rPr>
              <w:t>1.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FD33B6" w:rsidRDefault="00793356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1.47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e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33B6">
              <w:rPr>
                <w:b/>
                <w:lang w:val="en-US"/>
              </w:rPr>
              <w:t>1.</w:t>
            </w:r>
            <w:r w:rsidR="00DA10DC" w:rsidRPr="00FD33B6">
              <w:rPr>
                <w:b/>
              </w:rPr>
              <w:t>2.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FD33B6" w:rsidRDefault="00793356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1.48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33B6">
              <w:rPr>
                <w:b/>
                <w:lang w:val="en-US"/>
              </w:rPr>
              <w:t>1.</w:t>
            </w:r>
            <w:r w:rsidR="00DA10DC" w:rsidRPr="00FD33B6">
              <w:rPr>
                <w:b/>
              </w:rPr>
              <w:t>3.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FD33B6" w:rsidRDefault="00793356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1.49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d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33B6">
              <w:rPr>
                <w:b/>
                <w:lang w:val="en-US"/>
              </w:rPr>
              <w:t>1.</w:t>
            </w:r>
            <w:r w:rsidR="00DA10DC" w:rsidRPr="00FD33B6">
              <w:rPr>
                <w:b/>
              </w:rPr>
              <w:t>4.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FD33B6" w:rsidRDefault="00793356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1.50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33B6">
              <w:rPr>
                <w:b/>
                <w:lang w:val="en-US"/>
              </w:rPr>
              <w:lastRenderedPageBreak/>
              <w:t>1.</w:t>
            </w:r>
            <w:r w:rsidR="00DA10DC" w:rsidRPr="00FD33B6">
              <w:rPr>
                <w:b/>
              </w:rPr>
              <w:t>5.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FD33B6" w:rsidRDefault="00793356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1.51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c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33B6">
              <w:rPr>
                <w:b/>
                <w:lang w:val="en-US"/>
              </w:rPr>
              <w:t>1.</w:t>
            </w:r>
            <w:r w:rsidR="00DA10DC" w:rsidRPr="00FD33B6">
              <w:rPr>
                <w:b/>
              </w:rPr>
              <w:t>6.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FD33B6" w:rsidRDefault="00793356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1.52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c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33B6">
              <w:rPr>
                <w:b/>
                <w:lang w:val="en-US"/>
              </w:rPr>
              <w:t>1.</w:t>
            </w:r>
            <w:r w:rsidR="00DA10DC" w:rsidRPr="00FD33B6">
              <w:rPr>
                <w:b/>
              </w:rPr>
              <w:t>7.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FD33B6" w:rsidRDefault="00793356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1.53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33B6">
              <w:rPr>
                <w:b/>
                <w:lang w:val="en-US"/>
              </w:rPr>
              <w:t>1.</w:t>
            </w:r>
            <w:r w:rsidR="00DA10DC" w:rsidRPr="00FD33B6">
              <w:rPr>
                <w:b/>
              </w:rPr>
              <w:t>8.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FD33B6" w:rsidRDefault="00793356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1.54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33B6">
              <w:rPr>
                <w:b/>
                <w:lang w:val="en-US"/>
              </w:rPr>
              <w:t>1.</w:t>
            </w:r>
            <w:r w:rsidR="00DA10DC" w:rsidRPr="00FD33B6">
              <w:rPr>
                <w:b/>
              </w:rPr>
              <w:t>9.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1.55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33B6">
              <w:rPr>
                <w:b/>
                <w:lang w:val="en-US"/>
              </w:rPr>
              <w:t>1.</w:t>
            </w:r>
            <w:r w:rsidR="00DA10DC" w:rsidRPr="00FD33B6">
              <w:rPr>
                <w:b/>
              </w:rPr>
              <w:t>10.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1.56</w:t>
            </w:r>
          </w:p>
        </w:tc>
        <w:tc>
          <w:tcPr>
            <w:tcW w:w="3226" w:type="dxa"/>
            <w:shd w:val="clear" w:color="auto" w:fill="auto"/>
          </w:tcPr>
          <w:p w:rsidR="00DA10DC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1.11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1.57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1.12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1.58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1.13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1.59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d</w:t>
            </w:r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1.14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c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1.60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c</w:t>
            </w:r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1.15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1.61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1.16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1.62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d</w:t>
            </w:r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1.17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1.63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c</w:t>
            </w:r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1.18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1.64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d</w:t>
            </w:r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1.19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1.65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c</w:t>
            </w:r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1.20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2.1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proofErr w:type="spellStart"/>
            <w:r w:rsidRPr="00FD33B6">
              <w:rPr>
                <w:b/>
                <w:lang w:val="en-US"/>
              </w:rPr>
              <w:t>abcde</w:t>
            </w:r>
            <w:proofErr w:type="spellEnd"/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1.21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2.2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proofErr w:type="spellStart"/>
            <w:r w:rsidRPr="00FD33B6">
              <w:rPr>
                <w:b/>
                <w:lang w:val="en-US"/>
              </w:rPr>
              <w:t>abcdefg</w:t>
            </w:r>
            <w:proofErr w:type="spellEnd"/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1.22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2.3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proofErr w:type="spellStart"/>
            <w:r w:rsidRPr="00FD33B6">
              <w:rPr>
                <w:b/>
                <w:lang w:val="en-US"/>
              </w:rPr>
              <w:t>abc</w:t>
            </w:r>
            <w:proofErr w:type="spellEnd"/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1.23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2.4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proofErr w:type="spellStart"/>
            <w:r w:rsidRPr="00FD33B6">
              <w:rPr>
                <w:b/>
                <w:lang w:val="en-US"/>
              </w:rPr>
              <w:t>abcdefgi</w:t>
            </w:r>
            <w:proofErr w:type="spellEnd"/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1.24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2.5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ab</w:t>
            </w:r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1.25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2.6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proofErr w:type="spellStart"/>
            <w:r w:rsidRPr="00FD33B6">
              <w:rPr>
                <w:b/>
                <w:lang w:val="en-US"/>
              </w:rPr>
              <w:t>abcd</w:t>
            </w:r>
            <w:proofErr w:type="spellEnd"/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37394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1.26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c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2.7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proofErr w:type="spellStart"/>
            <w:r w:rsidRPr="00FD33B6">
              <w:rPr>
                <w:b/>
                <w:lang w:val="en-US"/>
              </w:rPr>
              <w:t>abc</w:t>
            </w:r>
            <w:proofErr w:type="spellEnd"/>
          </w:p>
        </w:tc>
      </w:tr>
      <w:tr w:rsidR="00373944" w:rsidRPr="003C1ED6" w:rsidTr="00254869">
        <w:tc>
          <w:tcPr>
            <w:tcW w:w="1948" w:type="dxa"/>
            <w:shd w:val="clear" w:color="auto" w:fill="auto"/>
          </w:tcPr>
          <w:p w:rsidR="00373944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1.27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373944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2.8</w:t>
            </w:r>
          </w:p>
        </w:tc>
        <w:tc>
          <w:tcPr>
            <w:tcW w:w="3226" w:type="dxa"/>
            <w:shd w:val="clear" w:color="auto" w:fill="auto"/>
          </w:tcPr>
          <w:p w:rsidR="00373944" w:rsidRPr="00FD33B6" w:rsidRDefault="009D3B34" w:rsidP="00817688">
            <w:pPr>
              <w:pStyle w:val="aff"/>
              <w:rPr>
                <w:b/>
                <w:lang w:val="en-US"/>
              </w:rPr>
            </w:pPr>
            <w:proofErr w:type="spellStart"/>
            <w:r w:rsidRPr="00FD33B6">
              <w:rPr>
                <w:b/>
                <w:lang w:val="en-US"/>
              </w:rPr>
              <w:t>abcde</w:t>
            </w:r>
            <w:proofErr w:type="spellEnd"/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1.28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c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2.9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ab</w:t>
            </w:r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1.29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2.10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9D3B34" w:rsidP="00817688">
            <w:pPr>
              <w:pStyle w:val="aff"/>
              <w:rPr>
                <w:b/>
                <w:lang w:val="en-US"/>
              </w:rPr>
            </w:pPr>
            <w:proofErr w:type="spellStart"/>
            <w:r w:rsidRPr="00FD33B6">
              <w:rPr>
                <w:b/>
                <w:lang w:val="en-US"/>
              </w:rPr>
              <w:t>abc</w:t>
            </w:r>
            <w:proofErr w:type="spellEnd"/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1.30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9D3B34" w:rsidP="009D3B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2.11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9D3B34" w:rsidP="00817688">
            <w:pPr>
              <w:pStyle w:val="aff"/>
              <w:rPr>
                <w:b/>
              </w:rPr>
            </w:pPr>
            <w:proofErr w:type="spellStart"/>
            <w:r w:rsidRPr="00FD33B6">
              <w:rPr>
                <w:b/>
                <w:lang w:val="en-US"/>
              </w:rPr>
              <w:t>abcd</w:t>
            </w:r>
            <w:proofErr w:type="spellEnd"/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1.31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2.12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9D3B34" w:rsidP="00817688">
            <w:pPr>
              <w:pStyle w:val="aff"/>
              <w:rPr>
                <w:b/>
                <w:lang w:val="en-US"/>
              </w:rPr>
            </w:pPr>
            <w:proofErr w:type="spellStart"/>
            <w:r w:rsidRPr="00FD33B6">
              <w:rPr>
                <w:b/>
                <w:lang w:val="en-US"/>
              </w:rPr>
              <w:t>bc</w:t>
            </w:r>
            <w:proofErr w:type="spellEnd"/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1.32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c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2.13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9D3B34" w:rsidP="00817688">
            <w:pPr>
              <w:pStyle w:val="aff"/>
              <w:rPr>
                <w:b/>
                <w:lang w:val="en-US"/>
              </w:rPr>
            </w:pPr>
            <w:proofErr w:type="spellStart"/>
            <w:r w:rsidRPr="00FD33B6">
              <w:rPr>
                <w:b/>
                <w:lang w:val="en-US"/>
              </w:rPr>
              <w:t>bd</w:t>
            </w:r>
            <w:proofErr w:type="spellEnd"/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1.33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c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2.14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ab</w:t>
            </w:r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1.34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c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2.15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9D3B34" w:rsidP="00817688">
            <w:pPr>
              <w:pStyle w:val="aff"/>
              <w:rPr>
                <w:b/>
                <w:lang w:val="en-US"/>
              </w:rPr>
            </w:pPr>
            <w:proofErr w:type="spellStart"/>
            <w:r w:rsidRPr="00FD33B6">
              <w:rPr>
                <w:b/>
                <w:lang w:val="en-US"/>
              </w:rPr>
              <w:t>abc</w:t>
            </w:r>
            <w:proofErr w:type="spellEnd"/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1.35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3.1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15</w:t>
            </w:r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1.36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3.2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5</w:t>
            </w:r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1.37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3.3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</w:t>
            </w:r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1.38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3.4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9D3B34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2</w:t>
            </w:r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1.39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9D3B34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4.1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9D3B34" w:rsidP="00B87DA7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1-a 2-b 2</w:t>
            </w:r>
            <w:r w:rsidR="00B87DA7" w:rsidRPr="00FD33B6">
              <w:rPr>
                <w:b/>
                <w:lang w:val="en-US"/>
              </w:rPr>
              <w:t xml:space="preserve"> </w:t>
            </w:r>
            <w:r w:rsidRPr="00FD33B6">
              <w:rPr>
                <w:b/>
                <w:lang w:val="en-US"/>
              </w:rPr>
              <w:t>c3</w:t>
            </w:r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1.40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B87DA7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4.2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B87DA7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1-a 2-b 3-c 4-d 5-e 6-f</w:t>
            </w:r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1.41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B87DA7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5.1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B87DA7" w:rsidP="00817688">
            <w:pPr>
              <w:pStyle w:val="aff"/>
              <w:rPr>
                <w:b/>
                <w:lang w:val="en-US"/>
              </w:rPr>
            </w:pPr>
            <w:proofErr w:type="spellStart"/>
            <w:r w:rsidRPr="00FD33B6">
              <w:rPr>
                <w:b/>
                <w:lang w:val="en-US"/>
              </w:rPr>
              <w:t>abcde</w:t>
            </w:r>
            <w:proofErr w:type="spellEnd"/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1.42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c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793356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</w:rPr>
            </w:pPr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1.43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793356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</w:rPr>
            </w:pPr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1.44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793356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</w:rPr>
            </w:pPr>
          </w:p>
        </w:tc>
      </w:tr>
      <w:tr w:rsidR="00793356" w:rsidRPr="003C1ED6" w:rsidTr="00254869">
        <w:tc>
          <w:tcPr>
            <w:tcW w:w="1948" w:type="dxa"/>
            <w:shd w:val="clear" w:color="auto" w:fill="auto"/>
          </w:tcPr>
          <w:p w:rsidR="00793356" w:rsidRPr="00FD33B6" w:rsidRDefault="00793356" w:rsidP="007933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1.45</w:t>
            </w: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  <w:lang w:val="en-US"/>
              </w:rPr>
            </w:pPr>
            <w:r w:rsidRPr="00FD33B6">
              <w:rPr>
                <w:b/>
                <w:lang w:val="en-US"/>
              </w:rPr>
              <w:t>b</w:t>
            </w:r>
          </w:p>
        </w:tc>
        <w:tc>
          <w:tcPr>
            <w:tcW w:w="1948" w:type="dxa"/>
            <w:shd w:val="clear" w:color="auto" w:fill="auto"/>
          </w:tcPr>
          <w:p w:rsidR="00793356" w:rsidRPr="00FD33B6" w:rsidRDefault="00793356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226" w:type="dxa"/>
            <w:shd w:val="clear" w:color="auto" w:fill="auto"/>
          </w:tcPr>
          <w:p w:rsidR="00793356" w:rsidRPr="00FD33B6" w:rsidRDefault="00793356" w:rsidP="00817688">
            <w:pPr>
              <w:pStyle w:val="aff"/>
              <w:rPr>
                <w:b/>
              </w:rPr>
            </w:pPr>
          </w:p>
        </w:tc>
      </w:tr>
    </w:tbl>
    <w:p w:rsidR="00D15ACE" w:rsidRPr="00793356" w:rsidRDefault="00373944" w:rsidP="00D15ACE">
      <w:pPr>
        <w:rPr>
          <w:rFonts w:eastAsia="Calibri"/>
          <w:szCs w:val="28"/>
          <w:lang w:val="en-US" w:eastAsia="ar-SA"/>
        </w:rPr>
      </w:pPr>
      <w:r>
        <w:tab/>
      </w:r>
      <w:r w:rsidR="00D15ACE">
        <w:br w:type="page"/>
      </w:r>
    </w:p>
    <w:p w:rsidR="00D15ACE" w:rsidRPr="00695730" w:rsidRDefault="00D15ACE" w:rsidP="00DA1B6D">
      <w:pPr>
        <w:jc w:val="right"/>
        <w:rPr>
          <w:sz w:val="28"/>
          <w:szCs w:val="28"/>
        </w:rPr>
      </w:pPr>
      <w:bookmarkStart w:id="7" w:name="Приложении"/>
      <w:r w:rsidRPr="00695730">
        <w:rPr>
          <w:sz w:val="28"/>
          <w:szCs w:val="28"/>
        </w:rPr>
        <w:lastRenderedPageBreak/>
        <w:t>Приложение 1</w:t>
      </w:r>
      <w:bookmarkEnd w:id="7"/>
    </w:p>
    <w:p w:rsidR="00D15ACE" w:rsidRPr="00DA1B6D" w:rsidRDefault="00D15ACE" w:rsidP="00FC7586">
      <w:pPr>
        <w:pStyle w:val="3"/>
        <w:rPr>
          <w:rStyle w:val="afb"/>
        </w:rPr>
      </w:pPr>
      <w:bookmarkStart w:id="8" w:name="_Примерный_перечень_оценочных"/>
      <w:bookmarkEnd w:id="8"/>
      <w:r w:rsidRPr="00DA1B6D">
        <w:rPr>
          <w:rStyle w:val="afb"/>
        </w:rPr>
        <w:t xml:space="preserve">Примерный перечень оценочных средств (по </w:t>
      </w:r>
      <w:proofErr w:type="spellStart"/>
      <w:r w:rsidRPr="00DA1B6D">
        <w:rPr>
          <w:rStyle w:val="afb"/>
        </w:rPr>
        <w:t>Блуму</w:t>
      </w:r>
      <w:proofErr w:type="spellEnd"/>
      <w:r w:rsidRPr="00DA1B6D">
        <w:rPr>
          <w:rStyle w:val="afb"/>
        </w:rPr>
        <w:t>)</w:t>
      </w:r>
    </w:p>
    <w:tbl>
      <w:tblPr>
        <w:tblStyle w:val="afc"/>
        <w:tblW w:w="103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2"/>
        <w:gridCol w:w="1701"/>
        <w:gridCol w:w="4678"/>
        <w:gridCol w:w="3543"/>
      </w:tblGrid>
      <w:tr w:rsidR="00D15ACE" w:rsidRPr="00695730" w:rsidTr="00CD2E13">
        <w:trPr>
          <w:trHeight w:val="6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5ACE" w:rsidRPr="00695730" w:rsidRDefault="00D15ACE" w:rsidP="00D15ACE">
            <w:pPr>
              <w:pStyle w:val="af2"/>
              <w:rPr>
                <w:rFonts w:ascii="Times New Roman" w:hAnsi="Times New Roman" w:cs="Times New Roman"/>
                <w:szCs w:val="24"/>
              </w:rPr>
            </w:pPr>
            <w:r w:rsidRPr="00695730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5ACE" w:rsidRPr="00695730" w:rsidRDefault="00D15ACE" w:rsidP="00D15ACE">
            <w:pPr>
              <w:pStyle w:val="af2"/>
              <w:rPr>
                <w:rFonts w:ascii="Times New Roman" w:hAnsi="Times New Roman" w:cs="Times New Roman"/>
                <w:szCs w:val="24"/>
              </w:rPr>
            </w:pPr>
            <w:r w:rsidRPr="00695730">
              <w:rPr>
                <w:rFonts w:ascii="Times New Roman" w:hAnsi="Times New Roman" w:cs="Times New Roman"/>
                <w:szCs w:val="24"/>
              </w:rPr>
              <w:t xml:space="preserve">Уровень </w:t>
            </w:r>
            <w:r w:rsidRPr="00695730">
              <w:rPr>
                <w:rFonts w:ascii="Times New Roman" w:hAnsi="Times New Roman" w:cs="Times New Roman"/>
                <w:szCs w:val="24"/>
              </w:rPr>
              <w:br/>
              <w:t>сложности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5ACE" w:rsidRPr="00695730" w:rsidRDefault="00D15ACE" w:rsidP="00D15ACE">
            <w:pPr>
              <w:pStyle w:val="af2"/>
              <w:rPr>
                <w:rFonts w:ascii="Times New Roman" w:hAnsi="Times New Roman" w:cs="Times New Roman"/>
                <w:szCs w:val="24"/>
              </w:rPr>
            </w:pPr>
            <w:r w:rsidRPr="00695730">
              <w:rPr>
                <w:rFonts w:ascii="Times New Roman" w:hAnsi="Times New Roman" w:cs="Times New Roman"/>
                <w:szCs w:val="24"/>
              </w:rPr>
              <w:t>Глаголы для формулировки заданий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5ACE" w:rsidRPr="00695730" w:rsidRDefault="00D15ACE" w:rsidP="00D15ACE">
            <w:pPr>
              <w:pStyle w:val="af2"/>
              <w:rPr>
                <w:rFonts w:ascii="Times New Roman" w:hAnsi="Times New Roman" w:cs="Times New Roman"/>
                <w:szCs w:val="24"/>
              </w:rPr>
            </w:pPr>
            <w:r w:rsidRPr="00695730">
              <w:rPr>
                <w:rFonts w:ascii="Times New Roman" w:hAnsi="Times New Roman" w:cs="Times New Roman"/>
                <w:szCs w:val="24"/>
              </w:rPr>
              <w:t xml:space="preserve">Оценочные средства </w:t>
            </w:r>
          </w:p>
        </w:tc>
      </w:tr>
      <w:tr w:rsidR="00695730" w:rsidRPr="00D15ACE" w:rsidTr="00CD2E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D15ACE">
            <w:pPr>
              <w:pStyle w:val="af9"/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CE" w:rsidRPr="00695730" w:rsidRDefault="00D15ACE" w:rsidP="00D15ACE">
            <w:pPr>
              <w:pStyle w:val="af9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Знание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D15ACE">
            <w:pPr>
              <w:pStyle w:val="af9"/>
              <w:rPr>
                <w:sz w:val="26"/>
                <w:szCs w:val="26"/>
              </w:rPr>
            </w:pPr>
            <w:proofErr w:type="gramStart"/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Цитировать, перечислить, дать опред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ление, изобразить, идентифицировать, составить список, назвать, указать, з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писать, повторить, выбрать, сформул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ровать, свести в таблицу, рассказать, воспроизвести, упорядочить, соотнести, отметить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 xml:space="preserve">Тест 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Опрос устный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Письменные ответы на в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  <w:p w:rsidR="00D15ACE" w:rsidRPr="00CD2E13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D2E13">
              <w:rPr>
                <w:rFonts w:ascii="Times New Roman" w:hAnsi="Times New Roman" w:cs="Times New Roman"/>
                <w:sz w:val="26"/>
                <w:szCs w:val="26"/>
              </w:rPr>
              <w:t>Собеседование (индивид</w:t>
            </w:r>
            <w:r w:rsidRPr="00CD2E1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D2E13">
              <w:rPr>
                <w:rFonts w:ascii="Times New Roman" w:hAnsi="Times New Roman" w:cs="Times New Roman"/>
                <w:sz w:val="26"/>
                <w:szCs w:val="26"/>
              </w:rPr>
              <w:t>альное, групповое)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Коллоквиум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Портфолио-коллектор (накопительное)</w:t>
            </w:r>
          </w:p>
        </w:tc>
      </w:tr>
      <w:tr w:rsidR="00695730" w:rsidRPr="00D15ACE" w:rsidTr="00CD2E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D15ACE">
            <w:pPr>
              <w:pStyle w:val="af9"/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CE" w:rsidRPr="00695730" w:rsidRDefault="00D15ACE" w:rsidP="00D15ACE">
            <w:pPr>
              <w:pStyle w:val="af9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Понимание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D15ACE">
            <w:pPr>
              <w:pStyle w:val="af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Определить, выделить, объяснить, нах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дить различия, характеризовать, обсу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дать, рассматривать в деталях, сделать сообщение, интерпретировать, сделать обзор, связать, уточнить, построить, преобразовать, расшифровать, выразить, переформулировать, рецензировать, привести примеры, описать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Тест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Решение типовых ситуаций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Эссе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Портфолио оценочный</w:t>
            </w:r>
          </w:p>
        </w:tc>
      </w:tr>
      <w:tr w:rsidR="00695730" w:rsidRPr="00D15ACE" w:rsidTr="00CD2E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D15ACE">
            <w:pPr>
              <w:pStyle w:val="af9"/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CE" w:rsidRPr="00695730" w:rsidRDefault="00D15ACE" w:rsidP="00D15ACE">
            <w:pPr>
              <w:pStyle w:val="af9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Применение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D15ACE">
            <w:pPr>
              <w:pStyle w:val="af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Применять, рассчитать, классифицир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вать, демонстрировать, доказать, инсц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нировать, модифицировать, исследовать, изменить, иллюстрировать, интерпрет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ровать, разработать, упорядочивать</w:t>
            </w:r>
            <w:proofErr w:type="gramEnd"/>
          </w:p>
          <w:p w:rsidR="00D15ACE" w:rsidRPr="00695730" w:rsidRDefault="00D15ACE" w:rsidP="00E51CCD">
            <w:pPr>
              <w:pStyle w:val="af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выполнять, использовать, обнаруживать, устанавливать, завершить, составить (отчет, план, график и т.п.), решать (з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дачу, проблему), раскрыть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Наблюдение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Кейс-задания</w:t>
            </w:r>
            <w:proofErr w:type="gramEnd"/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Игра ролевая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Компетентсностно</w:t>
            </w:r>
            <w:proofErr w:type="spellEnd"/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-ориенти</w:t>
            </w:r>
            <w:r w:rsidR="00CD2E13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рованные задания</w:t>
            </w:r>
            <w:r w:rsidR="00E51C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(КОЗ)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Практические контрольные задания (ПКЗ)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Портфолио достижений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Тренажер</w:t>
            </w:r>
          </w:p>
          <w:p w:rsidR="00D15ACE" w:rsidRPr="00CD2E13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CD2E13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Расчетно-графическая работа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 xml:space="preserve">Метод </w:t>
            </w:r>
            <w:proofErr w:type="spellStart"/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Дельфи</w:t>
            </w:r>
            <w:proofErr w:type="spellEnd"/>
            <w:r w:rsidRPr="00695730">
              <w:rPr>
                <w:rFonts w:ascii="Times New Roman" w:hAnsi="Times New Roman" w:cs="Times New Roman"/>
                <w:sz w:val="26"/>
                <w:szCs w:val="26"/>
              </w:rPr>
              <w:t xml:space="preserve"> («мозговой атаки»)</w:t>
            </w:r>
          </w:p>
        </w:tc>
      </w:tr>
      <w:tr w:rsidR="00695730" w:rsidRPr="00D15ACE" w:rsidTr="00CD2E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D15ACE">
            <w:pPr>
              <w:pStyle w:val="af9"/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CE" w:rsidRPr="00695730" w:rsidRDefault="00D15ACE" w:rsidP="00D15ACE">
            <w:pPr>
              <w:pStyle w:val="af9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Анализ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F31E8E" w:rsidRDefault="00D15ACE" w:rsidP="00D15ACE">
            <w:pPr>
              <w:pStyle w:val="af9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proofErr w:type="gramStart"/>
            <w:r w:rsidRPr="00F31E8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Анализировать, оценивать, сравнить, ра</w:t>
            </w:r>
            <w:r w:rsidRPr="00F31E8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с</w:t>
            </w:r>
            <w:r w:rsidRPr="00F31E8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пределять по категориям (категорир</w:t>
            </w:r>
            <w:r w:rsidRPr="00F31E8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о</w:t>
            </w:r>
            <w:r w:rsidRPr="00F31E8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вать), полемизировать, оспаривать, выв</w:t>
            </w:r>
            <w:r w:rsidRPr="00F31E8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е</w:t>
            </w:r>
            <w:r w:rsidRPr="00F31E8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сти, подразделить, изобразить схематич</w:t>
            </w:r>
            <w:r w:rsidRPr="00F31E8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е</w:t>
            </w:r>
            <w:r w:rsidRPr="00F31E8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ски, различать, (проводить различие), находить различия, исследовать, изучать, применять, осуществлять эксперимент, идентифицировать, собрать сведения, р</w:t>
            </w:r>
            <w:r w:rsidRPr="00F31E8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е</w:t>
            </w:r>
            <w:r w:rsidRPr="00F31E8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зюмировать, выделять, отсеять, отсорт</w:t>
            </w:r>
            <w:r w:rsidRPr="00F31E8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и</w:t>
            </w:r>
            <w:r w:rsidRPr="00F31E8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ровать, измерить, разделить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Кейс-задание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Игра организационно-мыслительная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Реферат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Портфолио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Круглый стол, дискуссия, полемика, диспут, дебаты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 xml:space="preserve">Проект </w:t>
            </w:r>
          </w:p>
        </w:tc>
      </w:tr>
      <w:tr w:rsidR="00695730" w:rsidRPr="00D15ACE" w:rsidTr="00CD2E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D15ACE">
            <w:pPr>
              <w:pStyle w:val="af9"/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CE" w:rsidRPr="00695730" w:rsidRDefault="00D15ACE" w:rsidP="00D15ACE">
            <w:pPr>
              <w:pStyle w:val="af9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Синтез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D15ACE">
            <w:pPr>
              <w:pStyle w:val="af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Систематизировать, собирать (монтир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вать), осуществить компиляцию, прои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водить сборку, сочинять (писать), ко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струировать (придумывать), создавать, производить, разрабатывать модель, а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горитмизировать, управлять, организ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вать, спланировать, подготовить, пре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лагать, изобретать, обобщать, компон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вать, строить, интегрировать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Кейс-задание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Игра деловая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Игра организационно-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мыслительная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Профессионально-иссле</w:t>
            </w:r>
            <w:r w:rsidR="00CD2E13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довательские задания (ПИЗ)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Портфолио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Проект</w:t>
            </w:r>
          </w:p>
        </w:tc>
      </w:tr>
      <w:tr w:rsidR="00695730" w:rsidRPr="00D15ACE" w:rsidTr="00CD2E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D15ACE">
            <w:pPr>
              <w:pStyle w:val="af9"/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CE" w:rsidRPr="00695730" w:rsidRDefault="00D15ACE" w:rsidP="00D15ACE">
            <w:pPr>
              <w:pStyle w:val="af9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D15ACE">
            <w:pPr>
              <w:pStyle w:val="af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Осуществлять оценку, убедить, выбрать, сравнивать и находить отличия, крит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ковать, определять (устанавливать, пр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нимать решение), определять стоимость, составлять мнение, градировать (разб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вать на этапы), сделать вывод, соизм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рять (соотносить), осуществлять ранж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рование, рекомендовать (предлагать), проверять (исправлять, видоизменять), обосновать, составить мнение, прогн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зировать, защищать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Кейс-задание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Игра деловая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Игра организационно-мыслительная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Портфолио</w:t>
            </w:r>
          </w:p>
          <w:p w:rsidR="00D15ACE" w:rsidRPr="00695730" w:rsidRDefault="00D15ACE" w:rsidP="000012BB">
            <w:pPr>
              <w:pStyle w:val="af9"/>
              <w:numPr>
                <w:ilvl w:val="0"/>
                <w:numId w:val="3"/>
              </w:numPr>
              <w:tabs>
                <w:tab w:val="left" w:pos="256"/>
              </w:tabs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95730">
              <w:rPr>
                <w:rFonts w:ascii="Times New Roman" w:hAnsi="Times New Roman" w:cs="Times New Roman"/>
                <w:sz w:val="26"/>
                <w:szCs w:val="26"/>
              </w:rPr>
              <w:t>Проект</w:t>
            </w:r>
          </w:p>
        </w:tc>
      </w:tr>
    </w:tbl>
    <w:p w:rsidR="00D15ACE" w:rsidRPr="00D07E99" w:rsidRDefault="00D15ACE" w:rsidP="00D15ACE">
      <w:pPr>
        <w:pStyle w:val="af4"/>
      </w:pPr>
    </w:p>
    <w:sectPr w:rsidR="00D15ACE" w:rsidRPr="00D07E99" w:rsidSect="0084169A">
      <w:footerReference w:type="default" r:id="rId60"/>
      <w:pgSz w:w="11906" w:h="16838"/>
      <w:pgMar w:top="1077" w:right="567" w:bottom="1134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DB7" w:rsidRDefault="00E25DB7" w:rsidP="00D15ACE">
      <w:r>
        <w:separator/>
      </w:r>
    </w:p>
  </w:endnote>
  <w:endnote w:type="continuationSeparator" w:id="0">
    <w:p w:rsidR="00E25DB7" w:rsidRDefault="00E25DB7" w:rsidP="00D1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:rsidR="00ED03A9" w:rsidRDefault="00ED03A9" w:rsidP="0062366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C3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DB7" w:rsidRDefault="00E25DB7" w:rsidP="00D15ACE">
      <w:r>
        <w:separator/>
      </w:r>
    </w:p>
  </w:footnote>
  <w:footnote w:type="continuationSeparator" w:id="0">
    <w:p w:rsidR="00E25DB7" w:rsidRDefault="00E25DB7" w:rsidP="00D15ACE">
      <w:r>
        <w:continuationSeparator/>
      </w:r>
    </w:p>
  </w:footnote>
  <w:footnote w:id="1">
    <w:p w:rsidR="00ED03A9" w:rsidRDefault="00ED03A9" w:rsidP="00DA10DC">
      <w:pPr>
        <w:pStyle w:val="aa"/>
      </w:pPr>
      <w:r w:rsidRPr="00EE47EA">
        <w:rPr>
          <w:rStyle w:val="ac"/>
          <w:sz w:val="22"/>
        </w:rPr>
        <w:footnoteRef/>
      </w:r>
      <w:r w:rsidRPr="00EE47EA">
        <w:rPr>
          <w:sz w:val="22"/>
        </w:rPr>
        <w:t xml:space="preserve"> Если дисциплина направлена на формирование</w:t>
      </w:r>
      <w:r>
        <w:rPr>
          <w:sz w:val="22"/>
        </w:rPr>
        <w:t xml:space="preserve"> </w:t>
      </w:r>
      <w:r w:rsidRPr="00EE47EA">
        <w:rPr>
          <w:sz w:val="22"/>
        </w:rPr>
        <w:t>нескольких компетенций, к каждой из них необходимо разработать ТЗОЗ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D70"/>
    <w:multiLevelType w:val="hybridMultilevel"/>
    <w:tmpl w:val="87CACF6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8108B4"/>
    <w:multiLevelType w:val="multilevel"/>
    <w:tmpl w:val="37D2F8DC"/>
    <w:lvl w:ilvl="0">
      <w:start w:val="1"/>
      <w:numFmt w:val="decimal"/>
      <w:pStyle w:val="1"/>
      <w:lvlText w:val="%1."/>
      <w:lvlJc w:val="left"/>
      <w:pPr>
        <w:ind w:left="851" w:hanging="284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none"/>
      <w:pStyle w:val="3"/>
      <w:lvlText w:val=""/>
      <w:lvlJc w:val="center"/>
      <w:pPr>
        <w:ind w:left="0" w:firstLine="288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0CB26AD"/>
    <w:multiLevelType w:val="hybridMultilevel"/>
    <w:tmpl w:val="E618B7D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1827A96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373767B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4793F31"/>
    <w:multiLevelType w:val="hybridMultilevel"/>
    <w:tmpl w:val="BD2849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4DF1953"/>
    <w:multiLevelType w:val="multilevel"/>
    <w:tmpl w:val="48D8E200"/>
    <w:lvl w:ilvl="0">
      <w:start w:val="1"/>
      <w:numFmt w:val="decimal"/>
      <w:pStyle w:val="10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7">
    <w:nsid w:val="07D06585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8903891"/>
    <w:multiLevelType w:val="hybridMultilevel"/>
    <w:tmpl w:val="808E47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A5B7C91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B086C10"/>
    <w:multiLevelType w:val="hybridMultilevel"/>
    <w:tmpl w:val="BD2849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0B39482F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BE801E5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0BEB741D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0C6B1730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0E601E50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0E9E7545"/>
    <w:multiLevelType w:val="hybridMultilevel"/>
    <w:tmpl w:val="A8C2B4F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01B0FAB"/>
    <w:multiLevelType w:val="hybridMultilevel"/>
    <w:tmpl w:val="E618B7D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11646900"/>
    <w:multiLevelType w:val="hybridMultilevel"/>
    <w:tmpl w:val="0494155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5A872CB"/>
    <w:multiLevelType w:val="hybridMultilevel"/>
    <w:tmpl w:val="808E47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184F4685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8801033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19086D82"/>
    <w:multiLevelType w:val="hybridMultilevel"/>
    <w:tmpl w:val="E618B7D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19126ED5"/>
    <w:multiLevelType w:val="hybridMultilevel"/>
    <w:tmpl w:val="808E47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19FE4832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2832D13"/>
    <w:multiLevelType w:val="hybridMultilevel"/>
    <w:tmpl w:val="808E47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248F3BF0"/>
    <w:multiLevelType w:val="hybridMultilevel"/>
    <w:tmpl w:val="808E47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24C41EA2"/>
    <w:multiLevelType w:val="hybridMultilevel"/>
    <w:tmpl w:val="AAF64234"/>
    <w:lvl w:ilvl="0" w:tplc="DADC9148">
      <w:start w:val="1"/>
      <w:numFmt w:val="bullet"/>
      <w:pStyle w:val="bad"/>
      <w:lvlText w:val=""/>
      <w:lvlJc w:val="left"/>
      <w:pPr>
        <w:tabs>
          <w:tab w:val="num" w:pos="1418"/>
        </w:tabs>
        <w:ind w:left="1021" w:firstLine="56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2744"/>
        </w:tabs>
        <w:ind w:left="2744" w:hanging="360"/>
      </w:pPr>
      <w:rPr>
        <w:rFonts w:ascii="Courier New" w:hAnsi="Courier New" w:cs="Times New Roman" w:hint="default"/>
      </w:rPr>
    </w:lvl>
    <w:lvl w:ilvl="2" w:tplc="00050409">
      <w:start w:val="1"/>
      <w:numFmt w:val="bullet"/>
      <w:lvlText w:val=""/>
      <w:lvlJc w:val="left"/>
      <w:pPr>
        <w:tabs>
          <w:tab w:val="num" w:pos="3464"/>
        </w:tabs>
        <w:ind w:left="3464" w:hanging="360"/>
      </w:pPr>
      <w:rPr>
        <w:rFonts w:ascii="Wingdings" w:hAnsi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4904"/>
        </w:tabs>
        <w:ind w:left="4904" w:hanging="360"/>
      </w:pPr>
      <w:rPr>
        <w:rFonts w:ascii="Courier New" w:hAnsi="Courier New" w:cs="Times New Roman" w:hint="default"/>
      </w:rPr>
    </w:lvl>
    <w:lvl w:ilvl="5" w:tplc="00050409">
      <w:start w:val="1"/>
      <w:numFmt w:val="bullet"/>
      <w:lvlText w:val=""/>
      <w:lvlJc w:val="left"/>
      <w:pPr>
        <w:tabs>
          <w:tab w:val="num" w:pos="5624"/>
        </w:tabs>
        <w:ind w:left="5624" w:hanging="360"/>
      </w:pPr>
      <w:rPr>
        <w:rFonts w:ascii="Wingdings" w:hAnsi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6344"/>
        </w:tabs>
        <w:ind w:left="6344" w:hanging="360"/>
      </w:pPr>
      <w:rPr>
        <w:rFonts w:ascii="Symbol" w:hAnsi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7064"/>
        </w:tabs>
        <w:ind w:left="7064" w:hanging="360"/>
      </w:pPr>
      <w:rPr>
        <w:rFonts w:ascii="Courier New" w:hAnsi="Courier New" w:cs="Times New Roman" w:hint="default"/>
      </w:rPr>
    </w:lvl>
    <w:lvl w:ilvl="8" w:tplc="00050409">
      <w:start w:val="1"/>
      <w:numFmt w:val="bullet"/>
      <w:lvlText w:val=""/>
      <w:lvlJc w:val="left"/>
      <w:pPr>
        <w:tabs>
          <w:tab w:val="num" w:pos="7784"/>
        </w:tabs>
        <w:ind w:left="7784" w:hanging="360"/>
      </w:pPr>
      <w:rPr>
        <w:rFonts w:ascii="Wingdings" w:hAnsi="Wingdings" w:hint="default"/>
      </w:rPr>
    </w:lvl>
  </w:abstractNum>
  <w:abstractNum w:abstractNumId="29">
    <w:nsid w:val="25A153D2"/>
    <w:multiLevelType w:val="hybridMultilevel"/>
    <w:tmpl w:val="808E47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273A1129"/>
    <w:multiLevelType w:val="hybridMultilevel"/>
    <w:tmpl w:val="E618B7D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285575B5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2C5752E6"/>
    <w:multiLevelType w:val="hybridMultilevel"/>
    <w:tmpl w:val="87CACF6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2C74271C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2FE6414D"/>
    <w:multiLevelType w:val="hybridMultilevel"/>
    <w:tmpl w:val="AB6A9F3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30EE639A"/>
    <w:multiLevelType w:val="hybridMultilevel"/>
    <w:tmpl w:val="BD2849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31F072A7"/>
    <w:multiLevelType w:val="hybridMultilevel"/>
    <w:tmpl w:val="56D6B74E"/>
    <w:lvl w:ilvl="0" w:tplc="04190001">
      <w:start w:val="1"/>
      <w:numFmt w:val="bullet"/>
      <w:pStyle w:val="good"/>
      <w:lvlText w:val=""/>
      <w:lvlJc w:val="left"/>
      <w:pPr>
        <w:tabs>
          <w:tab w:val="num" w:pos="1418"/>
        </w:tabs>
        <w:ind w:left="1474" w:hanging="397"/>
      </w:pPr>
      <w:rPr>
        <w:rFonts w:ascii="Symbol" w:hAnsi="Symbol" w:hint="default"/>
      </w:rPr>
    </w:lvl>
    <w:lvl w:ilvl="1" w:tplc="04190001">
      <w:start w:val="1"/>
      <w:numFmt w:val="bullet"/>
      <w:lvlText w:val="o"/>
      <w:lvlJc w:val="left"/>
      <w:pPr>
        <w:tabs>
          <w:tab w:val="num" w:pos="2744"/>
        </w:tabs>
        <w:ind w:left="2744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3464"/>
        </w:tabs>
        <w:ind w:left="3464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904"/>
        </w:tabs>
        <w:ind w:left="4904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5624"/>
        </w:tabs>
        <w:ind w:left="5624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6344"/>
        </w:tabs>
        <w:ind w:left="6344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7064"/>
        </w:tabs>
        <w:ind w:left="7064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7784"/>
        </w:tabs>
        <w:ind w:left="7784" w:hanging="360"/>
      </w:pPr>
      <w:rPr>
        <w:rFonts w:ascii="Wingdings" w:hAnsi="Wingdings" w:hint="default"/>
      </w:rPr>
    </w:lvl>
  </w:abstractNum>
  <w:abstractNum w:abstractNumId="37">
    <w:nsid w:val="32A11767"/>
    <w:multiLevelType w:val="hybridMultilevel"/>
    <w:tmpl w:val="808E47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34A42547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34B65DA8"/>
    <w:multiLevelType w:val="hybridMultilevel"/>
    <w:tmpl w:val="808E47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38607CCA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394414A3"/>
    <w:multiLevelType w:val="hybridMultilevel"/>
    <w:tmpl w:val="808E47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9A51C1D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3A311AA2"/>
    <w:multiLevelType w:val="hybridMultilevel"/>
    <w:tmpl w:val="E618B7D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3BF8669A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3C9C5EE9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3CEB4CEF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3F764B2C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04D13E9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41800C86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42351EC2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427374F2"/>
    <w:multiLevelType w:val="hybridMultilevel"/>
    <w:tmpl w:val="808E47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4284033F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444D76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4778780B"/>
    <w:multiLevelType w:val="multilevel"/>
    <w:tmpl w:val="276E2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CB053E0"/>
    <w:multiLevelType w:val="hybridMultilevel"/>
    <w:tmpl w:val="BD2849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>
    <w:nsid w:val="4DF8685F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4E223123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4E6D6F87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513F34EF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52001B51"/>
    <w:multiLevelType w:val="hybridMultilevel"/>
    <w:tmpl w:val="48BA8EB2"/>
    <w:lvl w:ilvl="0" w:tplc="15BE62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217783D"/>
    <w:multiLevelType w:val="hybridMultilevel"/>
    <w:tmpl w:val="383A8D96"/>
    <w:lvl w:ilvl="0" w:tplc="2AE0579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52F66D10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567331E1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57546F64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>
    <w:nsid w:val="58A620B5"/>
    <w:multiLevelType w:val="hybridMultilevel"/>
    <w:tmpl w:val="10FA903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A9E184F"/>
    <w:multiLevelType w:val="hybridMultilevel"/>
    <w:tmpl w:val="808E47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5B0D4309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>
    <w:nsid w:val="5F3A0877"/>
    <w:multiLevelType w:val="multilevel"/>
    <w:tmpl w:val="22160E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>
    <w:nsid w:val="5FE36188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615A7DA6"/>
    <w:multiLevelType w:val="hybridMultilevel"/>
    <w:tmpl w:val="808E47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>
    <w:nsid w:val="620237F2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64694ECC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67131445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68A8419D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>
    <w:nsid w:val="6A482C01"/>
    <w:multiLevelType w:val="hybridMultilevel"/>
    <w:tmpl w:val="2CDC5A2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>
    <w:nsid w:val="6EA9233C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>
    <w:nsid w:val="6F8467C2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>
    <w:nsid w:val="6F9C7DDF"/>
    <w:multiLevelType w:val="hybridMultilevel"/>
    <w:tmpl w:val="E618B7D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>
    <w:nsid w:val="71743574"/>
    <w:multiLevelType w:val="hybridMultilevel"/>
    <w:tmpl w:val="E618B7D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>
    <w:nsid w:val="71E06A7E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74FC3093"/>
    <w:multiLevelType w:val="hybridMultilevel"/>
    <w:tmpl w:val="E618B7D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>
    <w:nsid w:val="76B97132"/>
    <w:multiLevelType w:val="hybridMultilevel"/>
    <w:tmpl w:val="808E47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7A2668F0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7B7C1942"/>
    <w:multiLevelType w:val="hybridMultilevel"/>
    <w:tmpl w:val="5D6205D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>
    <w:nsid w:val="7D975433"/>
    <w:multiLevelType w:val="hybridMultilevel"/>
    <w:tmpl w:val="CF3EF61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>
    <w:nsid w:val="7F483C9F"/>
    <w:multiLevelType w:val="hybridMultilevel"/>
    <w:tmpl w:val="E6E698E4"/>
    <w:lvl w:ilvl="0" w:tplc="FFFFFFFF">
      <w:start w:val="1"/>
      <w:numFmt w:val="decimal"/>
      <w:pStyle w:val="a0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7">
    <w:nsid w:val="7F7F7EFE"/>
    <w:multiLevelType w:val="hybridMultilevel"/>
    <w:tmpl w:val="E618B7D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1"/>
  </w:num>
  <w:num w:numId="3">
    <w:abstractNumId w:val="60"/>
  </w:num>
  <w:num w:numId="4">
    <w:abstractNumId w:val="65"/>
  </w:num>
  <w:num w:numId="5">
    <w:abstractNumId w:val="68"/>
  </w:num>
  <w:num w:numId="6">
    <w:abstractNumId w:val="6"/>
  </w:num>
  <w:num w:numId="7">
    <w:abstractNumId w:val="61"/>
  </w:num>
  <w:num w:numId="8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28"/>
  </w:num>
  <w:num w:numId="11">
    <w:abstractNumId w:val="19"/>
  </w:num>
  <w:num w:numId="12">
    <w:abstractNumId w:val="85"/>
  </w:num>
  <w:num w:numId="13">
    <w:abstractNumId w:val="72"/>
  </w:num>
  <w:num w:numId="14">
    <w:abstractNumId w:val="17"/>
  </w:num>
  <w:num w:numId="15">
    <w:abstractNumId w:val="34"/>
  </w:num>
  <w:num w:numId="16">
    <w:abstractNumId w:val="75"/>
  </w:num>
  <w:num w:numId="17">
    <w:abstractNumId w:val="32"/>
  </w:num>
  <w:num w:numId="18">
    <w:abstractNumId w:val="0"/>
  </w:num>
  <w:num w:numId="19">
    <w:abstractNumId w:val="66"/>
  </w:num>
  <w:num w:numId="20">
    <w:abstractNumId w:val="37"/>
  </w:num>
  <w:num w:numId="21">
    <w:abstractNumId w:val="8"/>
  </w:num>
  <w:num w:numId="22">
    <w:abstractNumId w:val="55"/>
  </w:num>
  <w:num w:numId="23">
    <w:abstractNumId w:val="5"/>
  </w:num>
  <w:num w:numId="24">
    <w:abstractNumId w:val="11"/>
  </w:num>
  <w:num w:numId="25">
    <w:abstractNumId w:val="35"/>
  </w:num>
  <w:num w:numId="26">
    <w:abstractNumId w:val="20"/>
  </w:num>
  <w:num w:numId="27">
    <w:abstractNumId w:val="46"/>
  </w:num>
  <w:num w:numId="28">
    <w:abstractNumId w:val="82"/>
  </w:num>
  <w:num w:numId="29">
    <w:abstractNumId w:val="43"/>
  </w:num>
  <w:num w:numId="30">
    <w:abstractNumId w:val="69"/>
  </w:num>
  <w:num w:numId="31">
    <w:abstractNumId w:val="21"/>
  </w:num>
  <w:num w:numId="32">
    <w:abstractNumId w:val="25"/>
  </w:num>
  <w:num w:numId="33">
    <w:abstractNumId w:val="44"/>
  </w:num>
  <w:num w:numId="34">
    <w:abstractNumId w:val="40"/>
  </w:num>
  <w:num w:numId="35">
    <w:abstractNumId w:val="59"/>
  </w:num>
  <w:num w:numId="36">
    <w:abstractNumId w:val="62"/>
  </w:num>
  <w:num w:numId="37">
    <w:abstractNumId w:val="74"/>
  </w:num>
  <w:num w:numId="38">
    <w:abstractNumId w:val="2"/>
  </w:num>
  <w:num w:numId="39">
    <w:abstractNumId w:val="31"/>
  </w:num>
  <w:num w:numId="40">
    <w:abstractNumId w:val="58"/>
  </w:num>
  <w:num w:numId="41">
    <w:abstractNumId w:val="22"/>
  </w:num>
  <w:num w:numId="42">
    <w:abstractNumId w:val="53"/>
  </w:num>
  <w:num w:numId="43">
    <w:abstractNumId w:val="47"/>
  </w:num>
  <w:num w:numId="44">
    <w:abstractNumId w:val="48"/>
  </w:num>
  <w:num w:numId="45">
    <w:abstractNumId w:val="30"/>
  </w:num>
  <w:num w:numId="46">
    <w:abstractNumId w:val="56"/>
  </w:num>
  <w:num w:numId="47">
    <w:abstractNumId w:val="64"/>
  </w:num>
  <w:num w:numId="48">
    <w:abstractNumId w:val="15"/>
  </w:num>
  <w:num w:numId="49">
    <w:abstractNumId w:val="83"/>
  </w:num>
  <w:num w:numId="50">
    <w:abstractNumId w:val="52"/>
  </w:num>
  <w:num w:numId="51">
    <w:abstractNumId w:val="3"/>
  </w:num>
  <w:num w:numId="52">
    <w:abstractNumId w:val="4"/>
  </w:num>
  <w:num w:numId="53">
    <w:abstractNumId w:val="33"/>
  </w:num>
  <w:num w:numId="54">
    <w:abstractNumId w:val="38"/>
  </w:num>
  <w:num w:numId="55">
    <w:abstractNumId w:val="81"/>
  </w:num>
  <w:num w:numId="56">
    <w:abstractNumId w:val="16"/>
  </w:num>
  <w:num w:numId="57">
    <w:abstractNumId w:val="76"/>
  </w:num>
  <w:num w:numId="58">
    <w:abstractNumId w:val="63"/>
  </w:num>
  <w:num w:numId="59">
    <w:abstractNumId w:val="78"/>
  </w:num>
  <w:num w:numId="60">
    <w:abstractNumId w:val="54"/>
  </w:num>
  <w:num w:numId="61">
    <w:abstractNumId w:val="80"/>
  </w:num>
  <w:num w:numId="62">
    <w:abstractNumId w:val="9"/>
  </w:num>
  <w:num w:numId="63">
    <w:abstractNumId w:val="77"/>
  </w:num>
  <w:num w:numId="64">
    <w:abstractNumId w:val="50"/>
  </w:num>
  <w:num w:numId="65">
    <w:abstractNumId w:val="73"/>
  </w:num>
  <w:num w:numId="66">
    <w:abstractNumId w:val="45"/>
  </w:num>
  <w:num w:numId="67">
    <w:abstractNumId w:val="84"/>
  </w:num>
  <w:num w:numId="68">
    <w:abstractNumId w:val="12"/>
  </w:num>
  <w:num w:numId="69">
    <w:abstractNumId w:val="7"/>
  </w:num>
  <w:num w:numId="70">
    <w:abstractNumId w:val="57"/>
  </w:num>
  <w:num w:numId="71">
    <w:abstractNumId w:val="49"/>
  </w:num>
  <w:num w:numId="72">
    <w:abstractNumId w:val="13"/>
  </w:num>
  <w:num w:numId="73">
    <w:abstractNumId w:val="71"/>
  </w:num>
  <w:num w:numId="74">
    <w:abstractNumId w:val="67"/>
  </w:num>
  <w:num w:numId="75">
    <w:abstractNumId w:val="42"/>
  </w:num>
  <w:num w:numId="76">
    <w:abstractNumId w:val="14"/>
  </w:num>
  <w:num w:numId="77">
    <w:abstractNumId w:val="24"/>
  </w:num>
  <w:num w:numId="78">
    <w:abstractNumId w:val="39"/>
  </w:num>
  <w:num w:numId="79">
    <w:abstractNumId w:val="70"/>
  </w:num>
  <w:num w:numId="80">
    <w:abstractNumId w:val="41"/>
  </w:num>
  <w:num w:numId="81">
    <w:abstractNumId w:val="27"/>
  </w:num>
  <w:num w:numId="82">
    <w:abstractNumId w:val="26"/>
  </w:num>
  <w:num w:numId="83">
    <w:abstractNumId w:val="51"/>
  </w:num>
  <w:num w:numId="84">
    <w:abstractNumId w:val="29"/>
  </w:num>
  <w:num w:numId="85">
    <w:abstractNumId w:val="79"/>
  </w:num>
  <w:num w:numId="86">
    <w:abstractNumId w:val="87"/>
  </w:num>
  <w:num w:numId="87">
    <w:abstractNumId w:val="23"/>
  </w:num>
  <w:num w:numId="88">
    <w:abstractNumId w:val="1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AB6"/>
    <w:rsid w:val="000012BB"/>
    <w:rsid w:val="00033794"/>
    <w:rsid w:val="0004616B"/>
    <w:rsid w:val="00052535"/>
    <w:rsid w:val="000819FA"/>
    <w:rsid w:val="000B4CF0"/>
    <w:rsid w:val="000C10F7"/>
    <w:rsid w:val="000C1CC9"/>
    <w:rsid w:val="000D4FA4"/>
    <w:rsid w:val="000E298A"/>
    <w:rsid w:val="00112D93"/>
    <w:rsid w:val="00115F97"/>
    <w:rsid w:val="00131378"/>
    <w:rsid w:val="00161B79"/>
    <w:rsid w:val="00180A7D"/>
    <w:rsid w:val="001863AE"/>
    <w:rsid w:val="001B6CA1"/>
    <w:rsid w:val="001C53E1"/>
    <w:rsid w:val="001E4106"/>
    <w:rsid w:val="002453CA"/>
    <w:rsid w:val="00246062"/>
    <w:rsid w:val="00250301"/>
    <w:rsid w:val="002530DB"/>
    <w:rsid w:val="00254869"/>
    <w:rsid w:val="002720DC"/>
    <w:rsid w:val="00284A40"/>
    <w:rsid w:val="002924D9"/>
    <w:rsid w:val="0029370C"/>
    <w:rsid w:val="002A293A"/>
    <w:rsid w:val="002A6317"/>
    <w:rsid w:val="002A7656"/>
    <w:rsid w:val="002B4644"/>
    <w:rsid w:val="002E5F48"/>
    <w:rsid w:val="002F02D3"/>
    <w:rsid w:val="00302861"/>
    <w:rsid w:val="00331620"/>
    <w:rsid w:val="00343784"/>
    <w:rsid w:val="00373944"/>
    <w:rsid w:val="003920D0"/>
    <w:rsid w:val="003B4107"/>
    <w:rsid w:val="003C4C35"/>
    <w:rsid w:val="003D11D7"/>
    <w:rsid w:val="003D47AF"/>
    <w:rsid w:val="003F2935"/>
    <w:rsid w:val="003F4F14"/>
    <w:rsid w:val="00415E26"/>
    <w:rsid w:val="00420045"/>
    <w:rsid w:val="00423389"/>
    <w:rsid w:val="00434FDA"/>
    <w:rsid w:val="00451A07"/>
    <w:rsid w:val="004863E2"/>
    <w:rsid w:val="004A5B4F"/>
    <w:rsid w:val="004B3D84"/>
    <w:rsid w:val="004C2215"/>
    <w:rsid w:val="004C717D"/>
    <w:rsid w:val="00517084"/>
    <w:rsid w:val="00520B9A"/>
    <w:rsid w:val="00541CC7"/>
    <w:rsid w:val="00563BEC"/>
    <w:rsid w:val="005704A0"/>
    <w:rsid w:val="005728D5"/>
    <w:rsid w:val="00585FEF"/>
    <w:rsid w:val="005962E5"/>
    <w:rsid w:val="005B0046"/>
    <w:rsid w:val="005C2C9E"/>
    <w:rsid w:val="00623668"/>
    <w:rsid w:val="00630604"/>
    <w:rsid w:val="006744B0"/>
    <w:rsid w:val="00685DE1"/>
    <w:rsid w:val="00695730"/>
    <w:rsid w:val="006B2628"/>
    <w:rsid w:val="006B72F2"/>
    <w:rsid w:val="006C7F1A"/>
    <w:rsid w:val="006D261D"/>
    <w:rsid w:val="006E46C0"/>
    <w:rsid w:val="006F2AD2"/>
    <w:rsid w:val="006F2FCC"/>
    <w:rsid w:val="007010EC"/>
    <w:rsid w:val="007475D9"/>
    <w:rsid w:val="007537B1"/>
    <w:rsid w:val="007539BC"/>
    <w:rsid w:val="007773AE"/>
    <w:rsid w:val="00780AC1"/>
    <w:rsid w:val="007876BA"/>
    <w:rsid w:val="00793356"/>
    <w:rsid w:val="00797B73"/>
    <w:rsid w:val="007A0338"/>
    <w:rsid w:val="007B0F99"/>
    <w:rsid w:val="007C3418"/>
    <w:rsid w:val="007D221D"/>
    <w:rsid w:val="008065F9"/>
    <w:rsid w:val="00817688"/>
    <w:rsid w:val="0083387D"/>
    <w:rsid w:val="008349F5"/>
    <w:rsid w:val="0084169A"/>
    <w:rsid w:val="00843637"/>
    <w:rsid w:val="0087663C"/>
    <w:rsid w:val="00881187"/>
    <w:rsid w:val="008E32E7"/>
    <w:rsid w:val="008F3703"/>
    <w:rsid w:val="009055C8"/>
    <w:rsid w:val="00931B75"/>
    <w:rsid w:val="0094464B"/>
    <w:rsid w:val="00953D89"/>
    <w:rsid w:val="00972306"/>
    <w:rsid w:val="00980CD7"/>
    <w:rsid w:val="00995934"/>
    <w:rsid w:val="009A52B6"/>
    <w:rsid w:val="009B300F"/>
    <w:rsid w:val="009B4D14"/>
    <w:rsid w:val="009B78AD"/>
    <w:rsid w:val="009C7D6C"/>
    <w:rsid w:val="009D3B34"/>
    <w:rsid w:val="009E3E18"/>
    <w:rsid w:val="009E5C06"/>
    <w:rsid w:val="00A252F7"/>
    <w:rsid w:val="00A318CD"/>
    <w:rsid w:val="00A617A6"/>
    <w:rsid w:val="00A76632"/>
    <w:rsid w:val="00A8170A"/>
    <w:rsid w:val="00A81C26"/>
    <w:rsid w:val="00AA1E1A"/>
    <w:rsid w:val="00AA4E9C"/>
    <w:rsid w:val="00AA4F7A"/>
    <w:rsid w:val="00AA6345"/>
    <w:rsid w:val="00AC0756"/>
    <w:rsid w:val="00AF39E2"/>
    <w:rsid w:val="00AF3AA9"/>
    <w:rsid w:val="00B10B3A"/>
    <w:rsid w:val="00B2457E"/>
    <w:rsid w:val="00B33320"/>
    <w:rsid w:val="00B34B46"/>
    <w:rsid w:val="00B35076"/>
    <w:rsid w:val="00B51BC7"/>
    <w:rsid w:val="00B87DA7"/>
    <w:rsid w:val="00B97918"/>
    <w:rsid w:val="00BA2B25"/>
    <w:rsid w:val="00BA5275"/>
    <w:rsid w:val="00BC51CC"/>
    <w:rsid w:val="00C04D00"/>
    <w:rsid w:val="00C31334"/>
    <w:rsid w:val="00C50391"/>
    <w:rsid w:val="00C5298F"/>
    <w:rsid w:val="00C5530F"/>
    <w:rsid w:val="00C55A62"/>
    <w:rsid w:val="00C64C62"/>
    <w:rsid w:val="00C76D8B"/>
    <w:rsid w:val="00C83D16"/>
    <w:rsid w:val="00C903DF"/>
    <w:rsid w:val="00CB4201"/>
    <w:rsid w:val="00CB6513"/>
    <w:rsid w:val="00CD2E13"/>
    <w:rsid w:val="00CE3DB6"/>
    <w:rsid w:val="00CE68C4"/>
    <w:rsid w:val="00CE7EB5"/>
    <w:rsid w:val="00D07E99"/>
    <w:rsid w:val="00D15ACE"/>
    <w:rsid w:val="00D24066"/>
    <w:rsid w:val="00D47C60"/>
    <w:rsid w:val="00D970A9"/>
    <w:rsid w:val="00DA10DC"/>
    <w:rsid w:val="00DA1B6D"/>
    <w:rsid w:val="00DB0A87"/>
    <w:rsid w:val="00DC10AB"/>
    <w:rsid w:val="00DE036C"/>
    <w:rsid w:val="00E05AD4"/>
    <w:rsid w:val="00E25DB7"/>
    <w:rsid w:val="00E32330"/>
    <w:rsid w:val="00E37125"/>
    <w:rsid w:val="00E51CCD"/>
    <w:rsid w:val="00E53181"/>
    <w:rsid w:val="00E70BF5"/>
    <w:rsid w:val="00EB6814"/>
    <w:rsid w:val="00ED03A9"/>
    <w:rsid w:val="00ED30A2"/>
    <w:rsid w:val="00EF594B"/>
    <w:rsid w:val="00EF68D7"/>
    <w:rsid w:val="00F00C6B"/>
    <w:rsid w:val="00F050FA"/>
    <w:rsid w:val="00F11D7C"/>
    <w:rsid w:val="00F27FFB"/>
    <w:rsid w:val="00F31E8E"/>
    <w:rsid w:val="00F40D4B"/>
    <w:rsid w:val="00F41EAF"/>
    <w:rsid w:val="00F4413D"/>
    <w:rsid w:val="00F45791"/>
    <w:rsid w:val="00F509D1"/>
    <w:rsid w:val="00F65CE1"/>
    <w:rsid w:val="00F66AB6"/>
    <w:rsid w:val="00F74D11"/>
    <w:rsid w:val="00F87EED"/>
    <w:rsid w:val="00FA2429"/>
    <w:rsid w:val="00FB2A1A"/>
    <w:rsid w:val="00FC59C4"/>
    <w:rsid w:val="00FC7586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15ACE"/>
    <w:rPr>
      <w:rFonts w:eastAsiaTheme="minorHAnsi"/>
      <w:sz w:val="24"/>
      <w:szCs w:val="24"/>
      <w:lang w:eastAsia="en-US"/>
    </w:rPr>
  </w:style>
  <w:style w:type="paragraph" w:styleId="1">
    <w:name w:val="heading 1"/>
    <w:basedOn w:val="a1"/>
    <w:next w:val="a1"/>
    <w:link w:val="11"/>
    <w:qFormat/>
    <w:rsid w:val="00F4413D"/>
    <w:pPr>
      <w:keepNext/>
      <w:keepLines/>
      <w:numPr>
        <w:numId w:val="2"/>
      </w:numPr>
      <w:suppressAutoHyphens/>
      <w:spacing w:before="240" w:after="120"/>
      <w:contextualSpacing/>
      <w:outlineLvl w:val="0"/>
    </w:pPr>
    <w:rPr>
      <w:b/>
      <w:bCs/>
      <w:sz w:val="28"/>
      <w:szCs w:val="28"/>
      <w:lang w:eastAsia="ar-SA"/>
    </w:rPr>
  </w:style>
  <w:style w:type="paragraph" w:styleId="2">
    <w:name w:val="heading 2"/>
    <w:basedOn w:val="a1"/>
    <w:next w:val="a1"/>
    <w:link w:val="20"/>
    <w:uiPriority w:val="99"/>
    <w:qFormat/>
    <w:rsid w:val="008349F5"/>
    <w:pPr>
      <w:keepNext/>
      <w:keepLines/>
      <w:numPr>
        <w:ilvl w:val="1"/>
        <w:numId w:val="2"/>
      </w:numPr>
      <w:suppressAutoHyphens/>
      <w:spacing w:before="240" w:after="60"/>
      <w:outlineLvl w:val="1"/>
    </w:pPr>
    <w:rPr>
      <w:b/>
      <w:iCs/>
      <w:sz w:val="26"/>
      <w:szCs w:val="26"/>
      <w:lang w:eastAsia="ar-SA"/>
    </w:rPr>
  </w:style>
  <w:style w:type="paragraph" w:styleId="3">
    <w:name w:val="heading 3"/>
    <w:basedOn w:val="a1"/>
    <w:next w:val="a1"/>
    <w:link w:val="30"/>
    <w:unhideWhenUsed/>
    <w:qFormat/>
    <w:rsid w:val="00FC7586"/>
    <w:pPr>
      <w:keepNext/>
      <w:keepLines/>
      <w:numPr>
        <w:ilvl w:val="2"/>
        <w:numId w:val="2"/>
      </w:numPr>
      <w:spacing w:before="120" w:after="80"/>
      <w:ind w:firstLine="0"/>
      <w:jc w:val="center"/>
      <w:outlineLvl w:val="2"/>
    </w:pPr>
    <w:rPr>
      <w:rFonts w:eastAsiaTheme="majorEastAsia" w:cstheme="majorBidi"/>
      <w:b/>
      <w:sz w:val="28"/>
    </w:rPr>
  </w:style>
  <w:style w:type="paragraph" w:styleId="4">
    <w:name w:val="heading 4"/>
    <w:basedOn w:val="a1"/>
    <w:next w:val="a1"/>
    <w:link w:val="40"/>
    <w:uiPriority w:val="99"/>
    <w:rsid w:val="00E70BF5"/>
    <w:pPr>
      <w:keepNext/>
      <w:numPr>
        <w:ilvl w:val="3"/>
        <w:numId w:val="2"/>
      </w:numPr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1"/>
    <w:next w:val="a1"/>
    <w:link w:val="50"/>
    <w:uiPriority w:val="99"/>
    <w:rsid w:val="00E70BF5"/>
    <w:pPr>
      <w:numPr>
        <w:ilvl w:val="4"/>
        <w:numId w:val="2"/>
      </w:numPr>
      <w:suppressAutoHyphens/>
      <w:spacing w:before="240" w:after="60"/>
      <w:outlineLvl w:val="4"/>
    </w:pPr>
    <w:rPr>
      <w:b/>
      <w:bCs/>
      <w:i/>
      <w:iCs/>
      <w:szCs w:val="26"/>
      <w:lang w:eastAsia="ar-SA"/>
    </w:rPr>
  </w:style>
  <w:style w:type="paragraph" w:styleId="6">
    <w:name w:val="heading 6"/>
    <w:basedOn w:val="a1"/>
    <w:next w:val="a1"/>
    <w:link w:val="60"/>
    <w:uiPriority w:val="99"/>
    <w:rsid w:val="00E70BF5"/>
    <w:pPr>
      <w:numPr>
        <w:ilvl w:val="5"/>
        <w:numId w:val="2"/>
      </w:num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1"/>
    <w:next w:val="a1"/>
    <w:link w:val="70"/>
    <w:uiPriority w:val="99"/>
    <w:rsid w:val="00E70BF5"/>
    <w:pPr>
      <w:numPr>
        <w:ilvl w:val="6"/>
        <w:numId w:val="2"/>
      </w:numPr>
      <w:suppressAutoHyphens/>
      <w:spacing w:before="240" w:after="60"/>
      <w:outlineLvl w:val="6"/>
    </w:pPr>
    <w:rPr>
      <w:lang w:eastAsia="ar-SA"/>
    </w:rPr>
  </w:style>
  <w:style w:type="paragraph" w:styleId="8">
    <w:name w:val="heading 8"/>
    <w:basedOn w:val="a1"/>
    <w:next w:val="a1"/>
    <w:link w:val="80"/>
    <w:uiPriority w:val="99"/>
    <w:rsid w:val="00E70BF5"/>
    <w:pPr>
      <w:numPr>
        <w:ilvl w:val="7"/>
        <w:numId w:val="2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1"/>
    <w:next w:val="a1"/>
    <w:link w:val="90"/>
    <w:uiPriority w:val="99"/>
    <w:rsid w:val="00E70BF5"/>
    <w:pPr>
      <w:numPr>
        <w:ilvl w:val="8"/>
        <w:numId w:val="2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8436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843637"/>
    <w:rPr>
      <w:sz w:val="24"/>
      <w:szCs w:val="24"/>
    </w:rPr>
  </w:style>
  <w:style w:type="paragraph" w:styleId="a7">
    <w:name w:val="footer"/>
    <w:basedOn w:val="a1"/>
    <w:link w:val="a8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843637"/>
    <w:rPr>
      <w:sz w:val="24"/>
      <w:szCs w:val="24"/>
    </w:rPr>
  </w:style>
  <w:style w:type="paragraph" w:styleId="a9">
    <w:name w:val="No Spacing"/>
    <w:uiPriority w:val="1"/>
    <w:rsid w:val="00843637"/>
    <w:rPr>
      <w:sz w:val="24"/>
      <w:szCs w:val="24"/>
    </w:rPr>
  </w:style>
  <w:style w:type="paragraph" w:styleId="aa">
    <w:name w:val="footnote text"/>
    <w:basedOn w:val="a1"/>
    <w:link w:val="ab"/>
    <w:semiHidden/>
    <w:unhideWhenUsed/>
    <w:rsid w:val="00E05AD4"/>
    <w:rPr>
      <w:sz w:val="20"/>
      <w:szCs w:val="20"/>
    </w:rPr>
  </w:style>
  <w:style w:type="character" w:customStyle="1" w:styleId="ab">
    <w:name w:val="Текст сноски Знак"/>
    <w:basedOn w:val="a2"/>
    <w:link w:val="aa"/>
    <w:semiHidden/>
    <w:rsid w:val="00E05AD4"/>
  </w:style>
  <w:style w:type="character" w:styleId="ac">
    <w:name w:val="footnote reference"/>
    <w:basedOn w:val="a2"/>
    <w:semiHidden/>
    <w:unhideWhenUsed/>
    <w:rsid w:val="00E05AD4"/>
    <w:rPr>
      <w:vertAlign w:val="superscript"/>
    </w:rPr>
  </w:style>
  <w:style w:type="character" w:styleId="ad">
    <w:name w:val="Hyperlink"/>
    <w:basedOn w:val="a2"/>
    <w:unhideWhenUsed/>
    <w:rsid w:val="006D261D"/>
    <w:rPr>
      <w:color w:val="0563C1" w:themeColor="hyperlink"/>
      <w:u w:val="single"/>
    </w:rPr>
  </w:style>
  <w:style w:type="paragraph" w:styleId="ae">
    <w:name w:val="List Paragraph"/>
    <w:basedOn w:val="a1"/>
    <w:uiPriority w:val="34"/>
    <w:qFormat/>
    <w:rsid w:val="006D261D"/>
    <w:pPr>
      <w:ind w:left="720"/>
      <w:contextualSpacing/>
    </w:pPr>
  </w:style>
  <w:style w:type="paragraph" w:customStyle="1" w:styleId="af">
    <w:name w:val="Содержимое таблицы"/>
    <w:basedOn w:val="a1"/>
    <w:rsid w:val="001E4106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11">
    <w:name w:val="Заголовок 1 Знак"/>
    <w:basedOn w:val="a2"/>
    <w:link w:val="1"/>
    <w:rsid w:val="00F4413D"/>
    <w:rPr>
      <w:rFonts w:eastAsiaTheme="minorHAnsi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uiPriority w:val="99"/>
    <w:rsid w:val="008349F5"/>
    <w:rPr>
      <w:rFonts w:eastAsiaTheme="minorHAnsi"/>
      <w:b/>
      <w:i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uiPriority w:val="99"/>
    <w:rsid w:val="00E70BF5"/>
    <w:rPr>
      <w:rFonts w:ascii="Calibri" w:eastAsiaTheme="minorHAns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2"/>
    <w:link w:val="5"/>
    <w:uiPriority w:val="99"/>
    <w:rsid w:val="00E70BF5"/>
    <w:rPr>
      <w:rFonts w:eastAsiaTheme="minorHAnsi"/>
      <w:b/>
      <w:bCs/>
      <w:i/>
      <w:iCs/>
      <w:sz w:val="24"/>
      <w:szCs w:val="26"/>
      <w:lang w:eastAsia="ar-SA"/>
    </w:rPr>
  </w:style>
  <w:style w:type="character" w:customStyle="1" w:styleId="60">
    <w:name w:val="Заголовок 6 Знак"/>
    <w:basedOn w:val="a2"/>
    <w:link w:val="6"/>
    <w:uiPriority w:val="99"/>
    <w:rsid w:val="00E70BF5"/>
    <w:rPr>
      <w:rFonts w:eastAsiaTheme="minorHAnsi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2"/>
    <w:link w:val="7"/>
    <w:uiPriority w:val="99"/>
    <w:rsid w:val="00E70BF5"/>
    <w:rPr>
      <w:rFonts w:eastAsiaTheme="minorHAnsi"/>
      <w:sz w:val="24"/>
      <w:szCs w:val="24"/>
      <w:lang w:eastAsia="ar-SA"/>
    </w:rPr>
  </w:style>
  <w:style w:type="character" w:customStyle="1" w:styleId="80">
    <w:name w:val="Заголовок 8 Знак"/>
    <w:basedOn w:val="a2"/>
    <w:link w:val="8"/>
    <w:uiPriority w:val="99"/>
    <w:rsid w:val="00E70BF5"/>
    <w:rPr>
      <w:rFonts w:eastAsiaTheme="minorHAnsi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2"/>
    <w:link w:val="9"/>
    <w:uiPriority w:val="99"/>
    <w:rsid w:val="00E70BF5"/>
    <w:rPr>
      <w:rFonts w:ascii="Arial" w:eastAsiaTheme="minorHAnsi" w:hAnsi="Arial" w:cs="Arial"/>
      <w:sz w:val="22"/>
      <w:szCs w:val="22"/>
      <w:lang w:eastAsia="ar-SA"/>
    </w:rPr>
  </w:style>
  <w:style w:type="character" w:customStyle="1" w:styleId="30">
    <w:name w:val="Заголовок 3 Знак"/>
    <w:basedOn w:val="a2"/>
    <w:link w:val="3"/>
    <w:rsid w:val="00FC7586"/>
    <w:rPr>
      <w:rFonts w:eastAsiaTheme="majorEastAsia" w:cstheme="majorBidi"/>
      <w:b/>
      <w:sz w:val="28"/>
      <w:szCs w:val="24"/>
      <w:lang w:eastAsia="en-US"/>
    </w:rPr>
  </w:style>
  <w:style w:type="paragraph" w:customStyle="1" w:styleId="Norm">
    <w:name w:val="!Norm"/>
    <w:basedOn w:val="a1"/>
    <w:link w:val="Norm0"/>
    <w:qFormat/>
    <w:rsid w:val="00A617A6"/>
    <w:pPr>
      <w:ind w:firstLine="567"/>
      <w:jc w:val="both"/>
    </w:pPr>
    <w:rPr>
      <w:sz w:val="26"/>
      <w:szCs w:val="26"/>
    </w:rPr>
  </w:style>
  <w:style w:type="paragraph" w:customStyle="1" w:styleId="Norm6">
    <w:name w:val="!Norm+6"/>
    <w:basedOn w:val="Norm"/>
    <w:link w:val="Norm60"/>
    <w:qFormat/>
    <w:rsid w:val="00E70BF5"/>
    <w:pPr>
      <w:spacing w:after="120"/>
    </w:pPr>
  </w:style>
  <w:style w:type="character" w:customStyle="1" w:styleId="Norm0">
    <w:name w:val="!Norm Знак"/>
    <w:basedOn w:val="a2"/>
    <w:link w:val="Norm"/>
    <w:rsid w:val="00A617A6"/>
    <w:rPr>
      <w:rFonts w:eastAsiaTheme="minorHAnsi"/>
      <w:sz w:val="26"/>
      <w:szCs w:val="26"/>
      <w:lang w:eastAsia="en-US"/>
    </w:rPr>
  </w:style>
  <w:style w:type="paragraph" w:customStyle="1" w:styleId="af0">
    <w:name w:val="НазвТабл"/>
    <w:basedOn w:val="a1"/>
    <w:link w:val="af1"/>
    <w:qFormat/>
    <w:rsid w:val="009E3E18"/>
    <w:pPr>
      <w:keepNext/>
      <w:keepLines/>
      <w:suppressAutoHyphens/>
      <w:spacing w:before="120" w:after="40"/>
    </w:pPr>
    <w:rPr>
      <w:sz w:val="26"/>
      <w:szCs w:val="26"/>
      <w:lang w:eastAsia="ar-SA"/>
    </w:rPr>
  </w:style>
  <w:style w:type="character" w:customStyle="1" w:styleId="Norm60">
    <w:name w:val="!Norm+6 Знак"/>
    <w:basedOn w:val="Norm0"/>
    <w:link w:val="Norm6"/>
    <w:rsid w:val="00E70BF5"/>
    <w:rPr>
      <w:rFonts w:eastAsiaTheme="minorHAnsi"/>
      <w:sz w:val="26"/>
      <w:szCs w:val="26"/>
      <w:lang w:eastAsia="en-US"/>
    </w:rPr>
  </w:style>
  <w:style w:type="character" w:customStyle="1" w:styleId="af1">
    <w:name w:val="НазвТабл Знак"/>
    <w:link w:val="af0"/>
    <w:rsid w:val="009E3E18"/>
    <w:rPr>
      <w:rFonts w:eastAsiaTheme="minorHAnsi"/>
      <w:sz w:val="26"/>
      <w:szCs w:val="26"/>
      <w:lang w:eastAsia="ar-SA"/>
    </w:rPr>
  </w:style>
  <w:style w:type="paragraph" w:customStyle="1" w:styleId="af2">
    <w:name w:val="ШапкТабл"/>
    <w:basedOn w:val="a1"/>
    <w:link w:val="af3"/>
    <w:qFormat/>
    <w:rsid w:val="008349F5"/>
    <w:pPr>
      <w:keepNext/>
      <w:jc w:val="center"/>
    </w:pPr>
    <w:rPr>
      <w:szCs w:val="22"/>
      <w:lang w:eastAsia="ar-SA"/>
    </w:rPr>
  </w:style>
  <w:style w:type="paragraph" w:customStyle="1" w:styleId="af4">
    <w:name w:val="ТексТабл"/>
    <w:basedOn w:val="ae"/>
    <w:link w:val="af5"/>
    <w:rsid w:val="00D15ACE"/>
    <w:pPr>
      <w:ind w:left="0"/>
      <w:contextualSpacing w:val="0"/>
      <w:jc w:val="both"/>
    </w:pPr>
    <w:rPr>
      <w:rFonts w:eastAsia="Calibri"/>
      <w:szCs w:val="28"/>
      <w:lang w:eastAsia="ar-SA"/>
    </w:rPr>
  </w:style>
  <w:style w:type="character" w:customStyle="1" w:styleId="af3">
    <w:name w:val="ШапкТабл Знак"/>
    <w:link w:val="af2"/>
    <w:rsid w:val="008349F5"/>
    <w:rPr>
      <w:rFonts w:eastAsiaTheme="minorHAnsi"/>
      <w:sz w:val="24"/>
      <w:szCs w:val="22"/>
      <w:lang w:eastAsia="ar-SA"/>
    </w:rPr>
  </w:style>
  <w:style w:type="character" w:customStyle="1" w:styleId="af5">
    <w:name w:val="ТексТабл Знак"/>
    <w:link w:val="af4"/>
    <w:rsid w:val="00D15ACE"/>
    <w:rPr>
      <w:rFonts w:eastAsia="Calibri"/>
      <w:sz w:val="24"/>
      <w:szCs w:val="28"/>
      <w:lang w:eastAsia="ar-SA"/>
    </w:rPr>
  </w:style>
  <w:style w:type="paragraph" w:styleId="af6">
    <w:name w:val="Subtitle"/>
    <w:basedOn w:val="a1"/>
    <w:next w:val="a1"/>
    <w:link w:val="af7"/>
    <w:qFormat/>
    <w:rsid w:val="00C50391"/>
    <w:pPr>
      <w:keepNext/>
      <w:keepLines/>
      <w:numPr>
        <w:ilvl w:val="1"/>
      </w:numPr>
      <w:spacing w:before="120" w:after="120"/>
      <w:ind w:left="567"/>
      <w:jc w:val="center"/>
    </w:pPr>
    <w:rPr>
      <w:rFonts w:eastAsiaTheme="minorEastAsia"/>
      <w:b/>
      <w:sz w:val="26"/>
      <w:szCs w:val="26"/>
      <w:lang w:eastAsia="ar-SA"/>
    </w:rPr>
  </w:style>
  <w:style w:type="character" w:customStyle="1" w:styleId="af7">
    <w:name w:val="Подзаголовок Знак"/>
    <w:basedOn w:val="a2"/>
    <w:link w:val="af6"/>
    <w:rsid w:val="00C50391"/>
    <w:rPr>
      <w:rFonts w:eastAsiaTheme="minorEastAsia"/>
      <w:b/>
      <w:sz w:val="26"/>
      <w:szCs w:val="26"/>
      <w:lang w:eastAsia="ar-SA"/>
    </w:rPr>
  </w:style>
  <w:style w:type="character" w:styleId="af8">
    <w:name w:val="Placeholder Text"/>
    <w:basedOn w:val="a2"/>
    <w:uiPriority w:val="99"/>
    <w:semiHidden/>
    <w:rsid w:val="008F3703"/>
    <w:rPr>
      <w:color w:val="808080"/>
    </w:rPr>
  </w:style>
  <w:style w:type="paragraph" w:customStyle="1" w:styleId="af9">
    <w:name w:val="ТекстТабл"/>
    <w:basedOn w:val="a1"/>
    <w:link w:val="afa"/>
    <w:qFormat/>
    <w:rsid w:val="00D15ACE"/>
    <w:pPr>
      <w:jc w:val="both"/>
    </w:pPr>
    <w:rPr>
      <w:lang w:eastAsia="ar-SA"/>
    </w:rPr>
  </w:style>
  <w:style w:type="character" w:customStyle="1" w:styleId="afa">
    <w:name w:val="ТекстТабл Знак"/>
    <w:link w:val="af9"/>
    <w:rsid w:val="00D15ACE"/>
    <w:rPr>
      <w:rFonts w:eastAsiaTheme="minorHAnsi"/>
      <w:sz w:val="24"/>
      <w:szCs w:val="24"/>
      <w:lang w:eastAsia="ar-SA"/>
    </w:rPr>
  </w:style>
  <w:style w:type="character" w:styleId="afb">
    <w:name w:val="Book Title"/>
    <w:basedOn w:val="a2"/>
    <w:uiPriority w:val="33"/>
    <w:rsid w:val="007B0F99"/>
    <w:rPr>
      <w:rFonts w:ascii="Times New Roman" w:hAnsi="Times New Roman" w:cs="Times New Roman"/>
      <w:b/>
      <w:bCs/>
      <w:iCs/>
      <w:color w:val="auto"/>
      <w:spacing w:val="5"/>
    </w:rPr>
  </w:style>
  <w:style w:type="table" w:styleId="afc">
    <w:name w:val="Table Grid"/>
    <w:basedOn w:val="a3"/>
    <w:uiPriority w:val="59"/>
    <w:rsid w:val="00D15AC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caption"/>
    <w:basedOn w:val="a1"/>
    <w:next w:val="a1"/>
    <w:unhideWhenUsed/>
    <w:qFormat/>
    <w:rsid w:val="00CB6513"/>
    <w:pPr>
      <w:spacing w:after="200"/>
    </w:pPr>
    <w:rPr>
      <w:iCs/>
      <w:color w:val="44546A" w:themeColor="text2"/>
      <w:sz w:val="22"/>
      <w:szCs w:val="18"/>
    </w:rPr>
  </w:style>
  <w:style w:type="character" w:styleId="afe">
    <w:name w:val="Strong"/>
    <w:basedOn w:val="a2"/>
    <w:qFormat/>
    <w:rsid w:val="008349F5"/>
    <w:rPr>
      <w:sz w:val="28"/>
      <w:szCs w:val="28"/>
    </w:rPr>
  </w:style>
  <w:style w:type="paragraph" w:customStyle="1" w:styleId="aff">
    <w:name w:val="ЦифрыТабл"/>
    <w:basedOn w:val="af4"/>
    <w:link w:val="aff0"/>
    <w:qFormat/>
    <w:rsid w:val="00F4413D"/>
    <w:pPr>
      <w:jc w:val="center"/>
    </w:pPr>
  </w:style>
  <w:style w:type="paragraph" w:customStyle="1" w:styleId="Default">
    <w:name w:val="Default"/>
    <w:rsid w:val="00DA10D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ЦифрыТабл Знак"/>
    <w:basedOn w:val="af5"/>
    <w:link w:val="aff"/>
    <w:rsid w:val="00F4413D"/>
    <w:rPr>
      <w:rFonts w:eastAsia="Calibri"/>
      <w:sz w:val="24"/>
      <w:szCs w:val="28"/>
      <w:lang w:eastAsia="ar-SA"/>
    </w:rPr>
  </w:style>
  <w:style w:type="paragraph" w:customStyle="1" w:styleId="a">
    <w:name w:val="Вопросы"/>
    <w:basedOn w:val="a1"/>
    <w:link w:val="aff1"/>
    <w:qFormat/>
    <w:rsid w:val="00DE036C"/>
    <w:pPr>
      <w:keepNext/>
      <w:numPr>
        <w:ilvl w:val="1"/>
        <w:numId w:val="5"/>
      </w:numPr>
      <w:tabs>
        <w:tab w:val="left" w:pos="993"/>
      </w:tabs>
      <w:spacing w:before="120" w:after="40"/>
      <w:jc w:val="both"/>
    </w:pPr>
    <w:rPr>
      <w:i/>
      <w:sz w:val="28"/>
      <w:szCs w:val="28"/>
    </w:rPr>
  </w:style>
  <w:style w:type="character" w:customStyle="1" w:styleId="aff1">
    <w:name w:val="Вопросы Знак"/>
    <w:basedOn w:val="a2"/>
    <w:link w:val="a"/>
    <w:rsid w:val="00DE036C"/>
    <w:rPr>
      <w:rFonts w:eastAsiaTheme="minorHAnsi"/>
      <w:i/>
      <w:sz w:val="28"/>
      <w:szCs w:val="28"/>
      <w:lang w:eastAsia="en-US"/>
    </w:rPr>
  </w:style>
  <w:style w:type="character" w:styleId="aff2">
    <w:name w:val="FollowedHyperlink"/>
    <w:basedOn w:val="a2"/>
    <w:semiHidden/>
    <w:unhideWhenUsed/>
    <w:rsid w:val="003D47AF"/>
    <w:rPr>
      <w:color w:val="954F72" w:themeColor="followedHyperlink"/>
      <w:u w:val="single"/>
    </w:rPr>
  </w:style>
  <w:style w:type="paragraph" w:customStyle="1" w:styleId="10">
    <w:name w:val="1Норм"/>
    <w:basedOn w:val="Norm"/>
    <w:link w:val="12"/>
    <w:qFormat/>
    <w:rsid w:val="00C5298F"/>
    <w:pPr>
      <w:numPr>
        <w:numId w:val="6"/>
      </w:numPr>
      <w:ind w:left="0" w:firstLine="426"/>
    </w:pPr>
    <w:rPr>
      <w:lang w:eastAsia="ru-RU"/>
    </w:rPr>
  </w:style>
  <w:style w:type="character" w:customStyle="1" w:styleId="grame">
    <w:name w:val="grame"/>
    <w:rsid w:val="002924D9"/>
  </w:style>
  <w:style w:type="character" w:customStyle="1" w:styleId="12">
    <w:name w:val="1Норм Знак"/>
    <w:basedOn w:val="Norm0"/>
    <w:link w:val="10"/>
    <w:rsid w:val="00C5298F"/>
    <w:rPr>
      <w:rFonts w:eastAsiaTheme="minorHAnsi"/>
      <w:sz w:val="26"/>
      <w:szCs w:val="26"/>
      <w:lang w:eastAsia="en-US"/>
    </w:rPr>
  </w:style>
  <w:style w:type="character" w:customStyle="1" w:styleId="spelle">
    <w:name w:val="spelle"/>
    <w:rsid w:val="002924D9"/>
  </w:style>
  <w:style w:type="character" w:customStyle="1" w:styleId="rvts6">
    <w:name w:val="rvts6"/>
    <w:rsid w:val="002924D9"/>
    <w:rPr>
      <w:sz w:val="24"/>
      <w:szCs w:val="24"/>
    </w:rPr>
  </w:style>
  <w:style w:type="paragraph" w:customStyle="1" w:styleId="aff3">
    <w:name w:val="Назва"/>
    <w:basedOn w:val="a1"/>
    <w:link w:val="aff4"/>
    <w:qFormat/>
    <w:rsid w:val="00C55A62"/>
    <w:pPr>
      <w:keepNext/>
      <w:suppressAutoHyphens/>
      <w:spacing w:before="120" w:after="60"/>
      <w:jc w:val="center"/>
    </w:pPr>
    <w:rPr>
      <w:rFonts w:eastAsia="Times New Roman"/>
      <w:b/>
      <w:sz w:val="26"/>
      <w:szCs w:val="28"/>
      <w:lang w:eastAsia="ar-SA"/>
    </w:rPr>
  </w:style>
  <w:style w:type="character" w:customStyle="1" w:styleId="aff4">
    <w:name w:val="Назва Знак"/>
    <w:basedOn w:val="a2"/>
    <w:link w:val="aff3"/>
    <w:rsid w:val="00C55A62"/>
    <w:rPr>
      <w:b/>
      <w:sz w:val="26"/>
      <w:szCs w:val="28"/>
      <w:lang w:eastAsia="ar-SA"/>
    </w:rPr>
  </w:style>
  <w:style w:type="paragraph" w:customStyle="1" w:styleId="aff5">
    <w:name w:val="ШапТабл"/>
    <w:basedOn w:val="a1"/>
    <w:link w:val="aff6"/>
    <w:qFormat/>
    <w:rsid w:val="002924D9"/>
    <w:pPr>
      <w:keepNext/>
      <w:keepLines/>
      <w:shd w:val="clear" w:color="auto" w:fill="F2F2F2" w:themeFill="background1" w:themeFillShade="F2"/>
      <w:suppressAutoHyphens/>
      <w:jc w:val="center"/>
    </w:pPr>
    <w:rPr>
      <w:rFonts w:eastAsia="Times New Roman"/>
      <w:sz w:val="22"/>
      <w:lang w:eastAsia="ar-SA"/>
    </w:rPr>
  </w:style>
  <w:style w:type="character" w:customStyle="1" w:styleId="aff6">
    <w:name w:val="ШапТабл Знак"/>
    <w:basedOn w:val="a2"/>
    <w:link w:val="aff5"/>
    <w:rsid w:val="002924D9"/>
    <w:rPr>
      <w:sz w:val="22"/>
      <w:szCs w:val="24"/>
      <w:shd w:val="clear" w:color="auto" w:fill="F2F2F2" w:themeFill="background1" w:themeFillShade="F2"/>
      <w:lang w:eastAsia="ar-SA"/>
    </w:rPr>
  </w:style>
  <w:style w:type="paragraph" w:customStyle="1" w:styleId="aff7">
    <w:name w:val="!ОснАбз"/>
    <w:basedOn w:val="a1"/>
    <w:qFormat/>
    <w:rsid w:val="002924D9"/>
    <w:pPr>
      <w:ind w:firstLine="567"/>
      <w:jc w:val="both"/>
    </w:pPr>
    <w:rPr>
      <w:rFonts w:eastAsia="Times New Roman"/>
      <w:lang w:eastAsia="ru-RU"/>
    </w:rPr>
  </w:style>
  <w:style w:type="paragraph" w:customStyle="1" w:styleId="aff8">
    <w:name w:val="ОбычАбз"/>
    <w:basedOn w:val="a1"/>
    <w:link w:val="aff9"/>
    <w:qFormat/>
    <w:rsid w:val="002924D9"/>
    <w:pPr>
      <w:suppressAutoHyphens/>
      <w:ind w:firstLine="567"/>
      <w:jc w:val="both"/>
    </w:pPr>
    <w:rPr>
      <w:rFonts w:eastAsia="Times New Roman"/>
      <w:color w:val="000000"/>
      <w:lang w:eastAsia="ar-SA"/>
    </w:rPr>
  </w:style>
  <w:style w:type="character" w:customStyle="1" w:styleId="aff9">
    <w:name w:val="ОбычАбз Знак"/>
    <w:basedOn w:val="a2"/>
    <w:link w:val="aff8"/>
    <w:rsid w:val="002924D9"/>
    <w:rPr>
      <w:color w:val="000000"/>
      <w:sz w:val="24"/>
      <w:szCs w:val="24"/>
      <w:lang w:eastAsia="ar-SA"/>
    </w:rPr>
  </w:style>
  <w:style w:type="paragraph" w:customStyle="1" w:styleId="a0">
    <w:name w:val="тест"/>
    <w:basedOn w:val="affa"/>
    <w:rsid w:val="006744B0"/>
    <w:pPr>
      <w:numPr>
        <w:numId w:val="8"/>
      </w:numPr>
      <w:tabs>
        <w:tab w:val="clear" w:pos="1211"/>
        <w:tab w:val="num" w:pos="360"/>
        <w:tab w:val="num" w:pos="720"/>
      </w:tabs>
      <w:spacing w:after="0"/>
      <w:ind w:left="1021" w:hanging="170"/>
      <w:jc w:val="both"/>
    </w:pPr>
    <w:rPr>
      <w:rFonts w:eastAsia="Times New Roman"/>
      <w:szCs w:val="20"/>
      <w:lang w:val="x-none" w:eastAsia="ru-RU"/>
    </w:rPr>
  </w:style>
  <w:style w:type="paragraph" w:customStyle="1" w:styleId="good">
    <w:name w:val="good"/>
    <w:basedOn w:val="a1"/>
    <w:rsid w:val="006744B0"/>
    <w:pPr>
      <w:widowControl w:val="0"/>
      <w:numPr>
        <w:numId w:val="9"/>
      </w:num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ind w:left="1077" w:firstLine="0"/>
    </w:pPr>
    <w:rPr>
      <w:rFonts w:eastAsia="Times New Roman"/>
      <w:b/>
      <w:i/>
      <w:szCs w:val="20"/>
      <w:u w:val="single"/>
      <w:lang w:eastAsia="ru-RU"/>
    </w:rPr>
  </w:style>
  <w:style w:type="paragraph" w:customStyle="1" w:styleId="bad">
    <w:name w:val="bad"/>
    <w:basedOn w:val="a0"/>
    <w:rsid w:val="006744B0"/>
    <w:pPr>
      <w:numPr>
        <w:numId w:val="10"/>
      </w:numPr>
      <w:tabs>
        <w:tab w:val="clear" w:pos="1211"/>
        <w:tab w:val="clear" w:pos="1418"/>
        <w:tab w:val="num" w:pos="360"/>
        <w:tab w:val="num" w:pos="720"/>
        <w:tab w:val="num" w:pos="900"/>
      </w:tabs>
      <w:ind w:left="900" w:hanging="360"/>
    </w:pPr>
  </w:style>
  <w:style w:type="paragraph" w:styleId="affa">
    <w:name w:val="Body Text Indent"/>
    <w:basedOn w:val="a1"/>
    <w:link w:val="affb"/>
    <w:semiHidden/>
    <w:unhideWhenUsed/>
    <w:rsid w:val="006744B0"/>
    <w:pPr>
      <w:spacing w:after="120"/>
      <w:ind w:left="283"/>
    </w:pPr>
  </w:style>
  <w:style w:type="character" w:customStyle="1" w:styleId="affb">
    <w:name w:val="Основной текст с отступом Знак"/>
    <w:basedOn w:val="a2"/>
    <w:link w:val="affa"/>
    <w:semiHidden/>
    <w:rsid w:val="006744B0"/>
    <w:rPr>
      <w:rFonts w:eastAsiaTheme="minorHAnsi"/>
      <w:sz w:val="24"/>
      <w:szCs w:val="24"/>
      <w:lang w:eastAsia="en-US"/>
    </w:rPr>
  </w:style>
  <w:style w:type="paragraph" w:styleId="affc">
    <w:name w:val="Normal (Web)"/>
    <w:basedOn w:val="a1"/>
    <w:uiPriority w:val="99"/>
    <w:semiHidden/>
    <w:unhideWhenUsed/>
    <w:rsid w:val="00415E2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fd">
    <w:name w:val="ОтветТеста"/>
    <w:basedOn w:val="a1"/>
    <w:link w:val="affe"/>
    <w:qFormat/>
    <w:rsid w:val="00780AC1"/>
    <w:pPr>
      <w:widowControl w:val="0"/>
      <w:autoSpaceDE w:val="0"/>
      <w:autoSpaceDN w:val="0"/>
      <w:adjustRightInd w:val="0"/>
      <w:ind w:left="1440" w:hanging="360"/>
    </w:pPr>
    <w:rPr>
      <w:rFonts w:eastAsia="Times New Roman"/>
      <w:lang w:eastAsia="ar-SA"/>
    </w:rPr>
  </w:style>
  <w:style w:type="character" w:customStyle="1" w:styleId="affe">
    <w:name w:val="ОтветТеста Знак"/>
    <w:basedOn w:val="a2"/>
    <w:link w:val="affd"/>
    <w:rsid w:val="00780AC1"/>
    <w:rPr>
      <w:sz w:val="24"/>
      <w:szCs w:val="24"/>
      <w:lang w:eastAsia="ar-SA"/>
    </w:rPr>
  </w:style>
  <w:style w:type="paragraph" w:customStyle="1" w:styleId="afff">
    <w:name w:val="ВопросТеста"/>
    <w:basedOn w:val="a1"/>
    <w:link w:val="afff0"/>
    <w:qFormat/>
    <w:rsid w:val="00780AC1"/>
    <w:pPr>
      <w:keepNext/>
      <w:keepLines/>
      <w:autoSpaceDE w:val="0"/>
      <w:autoSpaceDN w:val="0"/>
      <w:adjustRightInd w:val="0"/>
      <w:spacing w:before="240" w:after="120"/>
      <w:ind w:left="1440" w:hanging="360"/>
    </w:pPr>
    <w:rPr>
      <w:rFonts w:eastAsia="Times New Roman"/>
      <w:lang w:eastAsia="ar-SA"/>
    </w:rPr>
  </w:style>
  <w:style w:type="character" w:customStyle="1" w:styleId="afff0">
    <w:name w:val="ВопросТеста Знак"/>
    <w:basedOn w:val="a2"/>
    <w:link w:val="afff"/>
    <w:rsid w:val="00780AC1"/>
    <w:rPr>
      <w:sz w:val="24"/>
      <w:szCs w:val="24"/>
      <w:lang w:eastAsia="ar-SA"/>
    </w:rPr>
  </w:style>
  <w:style w:type="character" w:customStyle="1" w:styleId="rvts13">
    <w:name w:val="rvts13"/>
    <w:basedOn w:val="a2"/>
    <w:rsid w:val="00881187"/>
  </w:style>
  <w:style w:type="paragraph" w:styleId="afff1">
    <w:name w:val="Balloon Text"/>
    <w:basedOn w:val="a1"/>
    <w:link w:val="afff2"/>
    <w:semiHidden/>
    <w:unhideWhenUsed/>
    <w:rsid w:val="003C4C35"/>
    <w:rPr>
      <w:rFonts w:ascii="Tahoma" w:hAnsi="Tahoma" w:cs="Tahoma"/>
      <w:sz w:val="16"/>
      <w:szCs w:val="16"/>
    </w:rPr>
  </w:style>
  <w:style w:type="character" w:customStyle="1" w:styleId="afff2">
    <w:name w:val="Текст выноски Знак"/>
    <w:basedOn w:val="a2"/>
    <w:link w:val="afff1"/>
    <w:semiHidden/>
    <w:rsid w:val="003C4C35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15ACE"/>
    <w:rPr>
      <w:rFonts w:eastAsiaTheme="minorHAnsi"/>
      <w:sz w:val="24"/>
      <w:szCs w:val="24"/>
      <w:lang w:eastAsia="en-US"/>
    </w:rPr>
  </w:style>
  <w:style w:type="paragraph" w:styleId="1">
    <w:name w:val="heading 1"/>
    <w:basedOn w:val="a1"/>
    <w:next w:val="a1"/>
    <w:link w:val="11"/>
    <w:qFormat/>
    <w:rsid w:val="00F4413D"/>
    <w:pPr>
      <w:keepNext/>
      <w:keepLines/>
      <w:numPr>
        <w:numId w:val="2"/>
      </w:numPr>
      <w:suppressAutoHyphens/>
      <w:spacing w:before="240" w:after="120"/>
      <w:contextualSpacing/>
      <w:outlineLvl w:val="0"/>
    </w:pPr>
    <w:rPr>
      <w:b/>
      <w:bCs/>
      <w:sz w:val="28"/>
      <w:szCs w:val="28"/>
      <w:lang w:eastAsia="ar-SA"/>
    </w:rPr>
  </w:style>
  <w:style w:type="paragraph" w:styleId="2">
    <w:name w:val="heading 2"/>
    <w:basedOn w:val="a1"/>
    <w:next w:val="a1"/>
    <w:link w:val="20"/>
    <w:uiPriority w:val="99"/>
    <w:qFormat/>
    <w:rsid w:val="008349F5"/>
    <w:pPr>
      <w:keepNext/>
      <w:keepLines/>
      <w:numPr>
        <w:ilvl w:val="1"/>
        <w:numId w:val="2"/>
      </w:numPr>
      <w:suppressAutoHyphens/>
      <w:spacing w:before="240" w:after="60"/>
      <w:outlineLvl w:val="1"/>
    </w:pPr>
    <w:rPr>
      <w:b/>
      <w:iCs/>
      <w:sz w:val="26"/>
      <w:szCs w:val="26"/>
      <w:lang w:eastAsia="ar-SA"/>
    </w:rPr>
  </w:style>
  <w:style w:type="paragraph" w:styleId="3">
    <w:name w:val="heading 3"/>
    <w:basedOn w:val="a1"/>
    <w:next w:val="a1"/>
    <w:link w:val="30"/>
    <w:unhideWhenUsed/>
    <w:qFormat/>
    <w:rsid w:val="00FC7586"/>
    <w:pPr>
      <w:keepNext/>
      <w:keepLines/>
      <w:numPr>
        <w:ilvl w:val="2"/>
        <w:numId w:val="2"/>
      </w:numPr>
      <w:spacing w:before="120" w:after="80"/>
      <w:ind w:firstLine="0"/>
      <w:jc w:val="center"/>
      <w:outlineLvl w:val="2"/>
    </w:pPr>
    <w:rPr>
      <w:rFonts w:eastAsiaTheme="majorEastAsia" w:cstheme="majorBidi"/>
      <w:b/>
      <w:sz w:val="28"/>
    </w:rPr>
  </w:style>
  <w:style w:type="paragraph" w:styleId="4">
    <w:name w:val="heading 4"/>
    <w:basedOn w:val="a1"/>
    <w:next w:val="a1"/>
    <w:link w:val="40"/>
    <w:uiPriority w:val="99"/>
    <w:rsid w:val="00E70BF5"/>
    <w:pPr>
      <w:keepNext/>
      <w:numPr>
        <w:ilvl w:val="3"/>
        <w:numId w:val="2"/>
      </w:numPr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1"/>
    <w:next w:val="a1"/>
    <w:link w:val="50"/>
    <w:uiPriority w:val="99"/>
    <w:rsid w:val="00E70BF5"/>
    <w:pPr>
      <w:numPr>
        <w:ilvl w:val="4"/>
        <w:numId w:val="2"/>
      </w:numPr>
      <w:suppressAutoHyphens/>
      <w:spacing w:before="240" w:after="60"/>
      <w:outlineLvl w:val="4"/>
    </w:pPr>
    <w:rPr>
      <w:b/>
      <w:bCs/>
      <w:i/>
      <w:iCs/>
      <w:szCs w:val="26"/>
      <w:lang w:eastAsia="ar-SA"/>
    </w:rPr>
  </w:style>
  <w:style w:type="paragraph" w:styleId="6">
    <w:name w:val="heading 6"/>
    <w:basedOn w:val="a1"/>
    <w:next w:val="a1"/>
    <w:link w:val="60"/>
    <w:uiPriority w:val="99"/>
    <w:rsid w:val="00E70BF5"/>
    <w:pPr>
      <w:numPr>
        <w:ilvl w:val="5"/>
        <w:numId w:val="2"/>
      </w:num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1"/>
    <w:next w:val="a1"/>
    <w:link w:val="70"/>
    <w:uiPriority w:val="99"/>
    <w:rsid w:val="00E70BF5"/>
    <w:pPr>
      <w:numPr>
        <w:ilvl w:val="6"/>
        <w:numId w:val="2"/>
      </w:numPr>
      <w:suppressAutoHyphens/>
      <w:spacing w:before="240" w:after="60"/>
      <w:outlineLvl w:val="6"/>
    </w:pPr>
    <w:rPr>
      <w:lang w:eastAsia="ar-SA"/>
    </w:rPr>
  </w:style>
  <w:style w:type="paragraph" w:styleId="8">
    <w:name w:val="heading 8"/>
    <w:basedOn w:val="a1"/>
    <w:next w:val="a1"/>
    <w:link w:val="80"/>
    <w:uiPriority w:val="99"/>
    <w:rsid w:val="00E70BF5"/>
    <w:pPr>
      <w:numPr>
        <w:ilvl w:val="7"/>
        <w:numId w:val="2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1"/>
    <w:next w:val="a1"/>
    <w:link w:val="90"/>
    <w:uiPriority w:val="99"/>
    <w:rsid w:val="00E70BF5"/>
    <w:pPr>
      <w:numPr>
        <w:ilvl w:val="8"/>
        <w:numId w:val="2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8436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843637"/>
    <w:rPr>
      <w:sz w:val="24"/>
      <w:szCs w:val="24"/>
    </w:rPr>
  </w:style>
  <w:style w:type="paragraph" w:styleId="a7">
    <w:name w:val="footer"/>
    <w:basedOn w:val="a1"/>
    <w:link w:val="a8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843637"/>
    <w:rPr>
      <w:sz w:val="24"/>
      <w:szCs w:val="24"/>
    </w:rPr>
  </w:style>
  <w:style w:type="paragraph" w:styleId="a9">
    <w:name w:val="No Spacing"/>
    <w:uiPriority w:val="1"/>
    <w:rsid w:val="00843637"/>
    <w:rPr>
      <w:sz w:val="24"/>
      <w:szCs w:val="24"/>
    </w:rPr>
  </w:style>
  <w:style w:type="paragraph" w:styleId="aa">
    <w:name w:val="footnote text"/>
    <w:basedOn w:val="a1"/>
    <w:link w:val="ab"/>
    <w:semiHidden/>
    <w:unhideWhenUsed/>
    <w:rsid w:val="00E05AD4"/>
    <w:rPr>
      <w:sz w:val="20"/>
      <w:szCs w:val="20"/>
    </w:rPr>
  </w:style>
  <w:style w:type="character" w:customStyle="1" w:styleId="ab">
    <w:name w:val="Текст сноски Знак"/>
    <w:basedOn w:val="a2"/>
    <w:link w:val="aa"/>
    <w:semiHidden/>
    <w:rsid w:val="00E05AD4"/>
  </w:style>
  <w:style w:type="character" w:styleId="ac">
    <w:name w:val="footnote reference"/>
    <w:basedOn w:val="a2"/>
    <w:semiHidden/>
    <w:unhideWhenUsed/>
    <w:rsid w:val="00E05AD4"/>
    <w:rPr>
      <w:vertAlign w:val="superscript"/>
    </w:rPr>
  </w:style>
  <w:style w:type="character" w:styleId="ad">
    <w:name w:val="Hyperlink"/>
    <w:basedOn w:val="a2"/>
    <w:unhideWhenUsed/>
    <w:rsid w:val="006D261D"/>
    <w:rPr>
      <w:color w:val="0563C1" w:themeColor="hyperlink"/>
      <w:u w:val="single"/>
    </w:rPr>
  </w:style>
  <w:style w:type="paragraph" w:styleId="ae">
    <w:name w:val="List Paragraph"/>
    <w:basedOn w:val="a1"/>
    <w:uiPriority w:val="34"/>
    <w:qFormat/>
    <w:rsid w:val="006D261D"/>
    <w:pPr>
      <w:ind w:left="720"/>
      <w:contextualSpacing/>
    </w:pPr>
  </w:style>
  <w:style w:type="paragraph" w:customStyle="1" w:styleId="af">
    <w:name w:val="Содержимое таблицы"/>
    <w:basedOn w:val="a1"/>
    <w:rsid w:val="001E4106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11">
    <w:name w:val="Заголовок 1 Знак"/>
    <w:basedOn w:val="a2"/>
    <w:link w:val="1"/>
    <w:rsid w:val="00F4413D"/>
    <w:rPr>
      <w:rFonts w:eastAsiaTheme="minorHAnsi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uiPriority w:val="99"/>
    <w:rsid w:val="008349F5"/>
    <w:rPr>
      <w:rFonts w:eastAsiaTheme="minorHAnsi"/>
      <w:b/>
      <w:i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uiPriority w:val="99"/>
    <w:rsid w:val="00E70BF5"/>
    <w:rPr>
      <w:rFonts w:ascii="Calibri" w:eastAsiaTheme="minorHAns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2"/>
    <w:link w:val="5"/>
    <w:uiPriority w:val="99"/>
    <w:rsid w:val="00E70BF5"/>
    <w:rPr>
      <w:rFonts w:eastAsiaTheme="minorHAnsi"/>
      <w:b/>
      <w:bCs/>
      <w:i/>
      <w:iCs/>
      <w:sz w:val="24"/>
      <w:szCs w:val="26"/>
      <w:lang w:eastAsia="ar-SA"/>
    </w:rPr>
  </w:style>
  <w:style w:type="character" w:customStyle="1" w:styleId="60">
    <w:name w:val="Заголовок 6 Знак"/>
    <w:basedOn w:val="a2"/>
    <w:link w:val="6"/>
    <w:uiPriority w:val="99"/>
    <w:rsid w:val="00E70BF5"/>
    <w:rPr>
      <w:rFonts w:eastAsiaTheme="minorHAnsi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2"/>
    <w:link w:val="7"/>
    <w:uiPriority w:val="99"/>
    <w:rsid w:val="00E70BF5"/>
    <w:rPr>
      <w:rFonts w:eastAsiaTheme="minorHAnsi"/>
      <w:sz w:val="24"/>
      <w:szCs w:val="24"/>
      <w:lang w:eastAsia="ar-SA"/>
    </w:rPr>
  </w:style>
  <w:style w:type="character" w:customStyle="1" w:styleId="80">
    <w:name w:val="Заголовок 8 Знак"/>
    <w:basedOn w:val="a2"/>
    <w:link w:val="8"/>
    <w:uiPriority w:val="99"/>
    <w:rsid w:val="00E70BF5"/>
    <w:rPr>
      <w:rFonts w:eastAsiaTheme="minorHAnsi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2"/>
    <w:link w:val="9"/>
    <w:uiPriority w:val="99"/>
    <w:rsid w:val="00E70BF5"/>
    <w:rPr>
      <w:rFonts w:ascii="Arial" w:eastAsiaTheme="minorHAnsi" w:hAnsi="Arial" w:cs="Arial"/>
      <w:sz w:val="22"/>
      <w:szCs w:val="22"/>
      <w:lang w:eastAsia="ar-SA"/>
    </w:rPr>
  </w:style>
  <w:style w:type="character" w:customStyle="1" w:styleId="30">
    <w:name w:val="Заголовок 3 Знак"/>
    <w:basedOn w:val="a2"/>
    <w:link w:val="3"/>
    <w:rsid w:val="00FC7586"/>
    <w:rPr>
      <w:rFonts w:eastAsiaTheme="majorEastAsia" w:cstheme="majorBidi"/>
      <w:b/>
      <w:sz w:val="28"/>
      <w:szCs w:val="24"/>
      <w:lang w:eastAsia="en-US"/>
    </w:rPr>
  </w:style>
  <w:style w:type="paragraph" w:customStyle="1" w:styleId="Norm">
    <w:name w:val="!Norm"/>
    <w:basedOn w:val="a1"/>
    <w:link w:val="Norm0"/>
    <w:qFormat/>
    <w:rsid w:val="00A617A6"/>
    <w:pPr>
      <w:ind w:firstLine="567"/>
      <w:jc w:val="both"/>
    </w:pPr>
    <w:rPr>
      <w:sz w:val="26"/>
      <w:szCs w:val="26"/>
    </w:rPr>
  </w:style>
  <w:style w:type="paragraph" w:customStyle="1" w:styleId="Norm6">
    <w:name w:val="!Norm+6"/>
    <w:basedOn w:val="Norm"/>
    <w:link w:val="Norm60"/>
    <w:qFormat/>
    <w:rsid w:val="00E70BF5"/>
    <w:pPr>
      <w:spacing w:after="120"/>
    </w:pPr>
  </w:style>
  <w:style w:type="character" w:customStyle="1" w:styleId="Norm0">
    <w:name w:val="!Norm Знак"/>
    <w:basedOn w:val="a2"/>
    <w:link w:val="Norm"/>
    <w:rsid w:val="00A617A6"/>
    <w:rPr>
      <w:rFonts w:eastAsiaTheme="minorHAnsi"/>
      <w:sz w:val="26"/>
      <w:szCs w:val="26"/>
      <w:lang w:eastAsia="en-US"/>
    </w:rPr>
  </w:style>
  <w:style w:type="paragraph" w:customStyle="1" w:styleId="af0">
    <w:name w:val="НазвТабл"/>
    <w:basedOn w:val="a1"/>
    <w:link w:val="af1"/>
    <w:qFormat/>
    <w:rsid w:val="009E3E18"/>
    <w:pPr>
      <w:keepNext/>
      <w:keepLines/>
      <w:suppressAutoHyphens/>
      <w:spacing w:before="120" w:after="40"/>
    </w:pPr>
    <w:rPr>
      <w:sz w:val="26"/>
      <w:szCs w:val="26"/>
      <w:lang w:eastAsia="ar-SA"/>
    </w:rPr>
  </w:style>
  <w:style w:type="character" w:customStyle="1" w:styleId="Norm60">
    <w:name w:val="!Norm+6 Знак"/>
    <w:basedOn w:val="Norm0"/>
    <w:link w:val="Norm6"/>
    <w:rsid w:val="00E70BF5"/>
    <w:rPr>
      <w:rFonts w:eastAsiaTheme="minorHAnsi"/>
      <w:sz w:val="26"/>
      <w:szCs w:val="26"/>
      <w:lang w:eastAsia="en-US"/>
    </w:rPr>
  </w:style>
  <w:style w:type="character" w:customStyle="1" w:styleId="af1">
    <w:name w:val="НазвТабл Знак"/>
    <w:link w:val="af0"/>
    <w:rsid w:val="009E3E18"/>
    <w:rPr>
      <w:rFonts w:eastAsiaTheme="minorHAnsi"/>
      <w:sz w:val="26"/>
      <w:szCs w:val="26"/>
      <w:lang w:eastAsia="ar-SA"/>
    </w:rPr>
  </w:style>
  <w:style w:type="paragraph" w:customStyle="1" w:styleId="af2">
    <w:name w:val="ШапкТабл"/>
    <w:basedOn w:val="a1"/>
    <w:link w:val="af3"/>
    <w:qFormat/>
    <w:rsid w:val="008349F5"/>
    <w:pPr>
      <w:keepNext/>
      <w:jc w:val="center"/>
    </w:pPr>
    <w:rPr>
      <w:szCs w:val="22"/>
      <w:lang w:eastAsia="ar-SA"/>
    </w:rPr>
  </w:style>
  <w:style w:type="paragraph" w:customStyle="1" w:styleId="af4">
    <w:name w:val="ТексТабл"/>
    <w:basedOn w:val="ae"/>
    <w:link w:val="af5"/>
    <w:rsid w:val="00D15ACE"/>
    <w:pPr>
      <w:ind w:left="0"/>
      <w:contextualSpacing w:val="0"/>
      <w:jc w:val="both"/>
    </w:pPr>
    <w:rPr>
      <w:rFonts w:eastAsia="Calibri"/>
      <w:szCs w:val="28"/>
      <w:lang w:eastAsia="ar-SA"/>
    </w:rPr>
  </w:style>
  <w:style w:type="character" w:customStyle="1" w:styleId="af3">
    <w:name w:val="ШапкТабл Знак"/>
    <w:link w:val="af2"/>
    <w:rsid w:val="008349F5"/>
    <w:rPr>
      <w:rFonts w:eastAsiaTheme="minorHAnsi"/>
      <w:sz w:val="24"/>
      <w:szCs w:val="22"/>
      <w:lang w:eastAsia="ar-SA"/>
    </w:rPr>
  </w:style>
  <w:style w:type="character" w:customStyle="1" w:styleId="af5">
    <w:name w:val="ТексТабл Знак"/>
    <w:link w:val="af4"/>
    <w:rsid w:val="00D15ACE"/>
    <w:rPr>
      <w:rFonts w:eastAsia="Calibri"/>
      <w:sz w:val="24"/>
      <w:szCs w:val="28"/>
      <w:lang w:eastAsia="ar-SA"/>
    </w:rPr>
  </w:style>
  <w:style w:type="paragraph" w:styleId="af6">
    <w:name w:val="Subtitle"/>
    <w:basedOn w:val="a1"/>
    <w:next w:val="a1"/>
    <w:link w:val="af7"/>
    <w:qFormat/>
    <w:rsid w:val="00C50391"/>
    <w:pPr>
      <w:keepNext/>
      <w:keepLines/>
      <w:numPr>
        <w:ilvl w:val="1"/>
      </w:numPr>
      <w:spacing w:before="120" w:after="120"/>
      <w:ind w:left="567"/>
      <w:jc w:val="center"/>
    </w:pPr>
    <w:rPr>
      <w:rFonts w:eastAsiaTheme="minorEastAsia"/>
      <w:b/>
      <w:sz w:val="26"/>
      <w:szCs w:val="26"/>
      <w:lang w:eastAsia="ar-SA"/>
    </w:rPr>
  </w:style>
  <w:style w:type="character" w:customStyle="1" w:styleId="af7">
    <w:name w:val="Подзаголовок Знак"/>
    <w:basedOn w:val="a2"/>
    <w:link w:val="af6"/>
    <w:rsid w:val="00C50391"/>
    <w:rPr>
      <w:rFonts w:eastAsiaTheme="minorEastAsia"/>
      <w:b/>
      <w:sz w:val="26"/>
      <w:szCs w:val="26"/>
      <w:lang w:eastAsia="ar-SA"/>
    </w:rPr>
  </w:style>
  <w:style w:type="character" w:styleId="af8">
    <w:name w:val="Placeholder Text"/>
    <w:basedOn w:val="a2"/>
    <w:uiPriority w:val="99"/>
    <w:semiHidden/>
    <w:rsid w:val="008F3703"/>
    <w:rPr>
      <w:color w:val="808080"/>
    </w:rPr>
  </w:style>
  <w:style w:type="paragraph" w:customStyle="1" w:styleId="af9">
    <w:name w:val="ТекстТабл"/>
    <w:basedOn w:val="a1"/>
    <w:link w:val="afa"/>
    <w:qFormat/>
    <w:rsid w:val="00D15ACE"/>
    <w:pPr>
      <w:jc w:val="both"/>
    </w:pPr>
    <w:rPr>
      <w:lang w:eastAsia="ar-SA"/>
    </w:rPr>
  </w:style>
  <w:style w:type="character" w:customStyle="1" w:styleId="afa">
    <w:name w:val="ТекстТабл Знак"/>
    <w:link w:val="af9"/>
    <w:rsid w:val="00D15ACE"/>
    <w:rPr>
      <w:rFonts w:eastAsiaTheme="minorHAnsi"/>
      <w:sz w:val="24"/>
      <w:szCs w:val="24"/>
      <w:lang w:eastAsia="ar-SA"/>
    </w:rPr>
  </w:style>
  <w:style w:type="character" w:styleId="afb">
    <w:name w:val="Book Title"/>
    <w:basedOn w:val="a2"/>
    <w:uiPriority w:val="33"/>
    <w:rsid w:val="007B0F99"/>
    <w:rPr>
      <w:rFonts w:ascii="Times New Roman" w:hAnsi="Times New Roman" w:cs="Times New Roman"/>
      <w:b/>
      <w:bCs/>
      <w:iCs/>
      <w:color w:val="auto"/>
      <w:spacing w:val="5"/>
    </w:rPr>
  </w:style>
  <w:style w:type="table" w:styleId="afc">
    <w:name w:val="Table Grid"/>
    <w:basedOn w:val="a3"/>
    <w:uiPriority w:val="59"/>
    <w:rsid w:val="00D15AC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caption"/>
    <w:basedOn w:val="a1"/>
    <w:next w:val="a1"/>
    <w:unhideWhenUsed/>
    <w:qFormat/>
    <w:rsid w:val="00CB6513"/>
    <w:pPr>
      <w:spacing w:after="200"/>
    </w:pPr>
    <w:rPr>
      <w:iCs/>
      <w:color w:val="44546A" w:themeColor="text2"/>
      <w:sz w:val="22"/>
      <w:szCs w:val="18"/>
    </w:rPr>
  </w:style>
  <w:style w:type="character" w:styleId="afe">
    <w:name w:val="Strong"/>
    <w:basedOn w:val="a2"/>
    <w:qFormat/>
    <w:rsid w:val="008349F5"/>
    <w:rPr>
      <w:sz w:val="28"/>
      <w:szCs w:val="28"/>
    </w:rPr>
  </w:style>
  <w:style w:type="paragraph" w:customStyle="1" w:styleId="aff">
    <w:name w:val="ЦифрыТабл"/>
    <w:basedOn w:val="af4"/>
    <w:link w:val="aff0"/>
    <w:qFormat/>
    <w:rsid w:val="00F4413D"/>
    <w:pPr>
      <w:jc w:val="center"/>
    </w:pPr>
  </w:style>
  <w:style w:type="paragraph" w:customStyle="1" w:styleId="Default">
    <w:name w:val="Default"/>
    <w:rsid w:val="00DA10D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ЦифрыТабл Знак"/>
    <w:basedOn w:val="af5"/>
    <w:link w:val="aff"/>
    <w:rsid w:val="00F4413D"/>
    <w:rPr>
      <w:rFonts w:eastAsia="Calibri"/>
      <w:sz w:val="24"/>
      <w:szCs w:val="28"/>
      <w:lang w:eastAsia="ar-SA"/>
    </w:rPr>
  </w:style>
  <w:style w:type="paragraph" w:customStyle="1" w:styleId="a">
    <w:name w:val="Вопросы"/>
    <w:basedOn w:val="a1"/>
    <w:link w:val="aff1"/>
    <w:qFormat/>
    <w:rsid w:val="00DE036C"/>
    <w:pPr>
      <w:keepNext/>
      <w:numPr>
        <w:ilvl w:val="1"/>
        <w:numId w:val="5"/>
      </w:numPr>
      <w:tabs>
        <w:tab w:val="left" w:pos="993"/>
      </w:tabs>
      <w:spacing w:before="120" w:after="40"/>
      <w:jc w:val="both"/>
    </w:pPr>
    <w:rPr>
      <w:i/>
      <w:sz w:val="28"/>
      <w:szCs w:val="28"/>
    </w:rPr>
  </w:style>
  <w:style w:type="character" w:customStyle="1" w:styleId="aff1">
    <w:name w:val="Вопросы Знак"/>
    <w:basedOn w:val="a2"/>
    <w:link w:val="a"/>
    <w:rsid w:val="00DE036C"/>
    <w:rPr>
      <w:rFonts w:eastAsiaTheme="minorHAnsi"/>
      <w:i/>
      <w:sz w:val="28"/>
      <w:szCs w:val="28"/>
      <w:lang w:eastAsia="en-US"/>
    </w:rPr>
  </w:style>
  <w:style w:type="character" w:styleId="aff2">
    <w:name w:val="FollowedHyperlink"/>
    <w:basedOn w:val="a2"/>
    <w:semiHidden/>
    <w:unhideWhenUsed/>
    <w:rsid w:val="003D47AF"/>
    <w:rPr>
      <w:color w:val="954F72" w:themeColor="followedHyperlink"/>
      <w:u w:val="single"/>
    </w:rPr>
  </w:style>
  <w:style w:type="paragraph" w:customStyle="1" w:styleId="10">
    <w:name w:val="1Норм"/>
    <w:basedOn w:val="Norm"/>
    <w:link w:val="12"/>
    <w:qFormat/>
    <w:rsid w:val="00C5298F"/>
    <w:pPr>
      <w:numPr>
        <w:numId w:val="6"/>
      </w:numPr>
      <w:ind w:left="0" w:firstLine="426"/>
    </w:pPr>
    <w:rPr>
      <w:lang w:eastAsia="ru-RU"/>
    </w:rPr>
  </w:style>
  <w:style w:type="character" w:customStyle="1" w:styleId="grame">
    <w:name w:val="grame"/>
    <w:rsid w:val="002924D9"/>
  </w:style>
  <w:style w:type="character" w:customStyle="1" w:styleId="12">
    <w:name w:val="1Норм Знак"/>
    <w:basedOn w:val="Norm0"/>
    <w:link w:val="10"/>
    <w:rsid w:val="00C5298F"/>
    <w:rPr>
      <w:rFonts w:eastAsiaTheme="minorHAnsi"/>
      <w:sz w:val="26"/>
      <w:szCs w:val="26"/>
      <w:lang w:eastAsia="en-US"/>
    </w:rPr>
  </w:style>
  <w:style w:type="character" w:customStyle="1" w:styleId="spelle">
    <w:name w:val="spelle"/>
    <w:rsid w:val="002924D9"/>
  </w:style>
  <w:style w:type="character" w:customStyle="1" w:styleId="rvts6">
    <w:name w:val="rvts6"/>
    <w:rsid w:val="002924D9"/>
    <w:rPr>
      <w:sz w:val="24"/>
      <w:szCs w:val="24"/>
    </w:rPr>
  </w:style>
  <w:style w:type="paragraph" w:customStyle="1" w:styleId="aff3">
    <w:name w:val="Назва"/>
    <w:basedOn w:val="a1"/>
    <w:link w:val="aff4"/>
    <w:qFormat/>
    <w:rsid w:val="00C55A62"/>
    <w:pPr>
      <w:keepNext/>
      <w:suppressAutoHyphens/>
      <w:spacing w:before="120" w:after="60"/>
      <w:jc w:val="center"/>
    </w:pPr>
    <w:rPr>
      <w:rFonts w:eastAsia="Times New Roman"/>
      <w:b/>
      <w:sz w:val="26"/>
      <w:szCs w:val="28"/>
      <w:lang w:eastAsia="ar-SA"/>
    </w:rPr>
  </w:style>
  <w:style w:type="character" w:customStyle="1" w:styleId="aff4">
    <w:name w:val="Назва Знак"/>
    <w:basedOn w:val="a2"/>
    <w:link w:val="aff3"/>
    <w:rsid w:val="00C55A62"/>
    <w:rPr>
      <w:b/>
      <w:sz w:val="26"/>
      <w:szCs w:val="28"/>
      <w:lang w:eastAsia="ar-SA"/>
    </w:rPr>
  </w:style>
  <w:style w:type="paragraph" w:customStyle="1" w:styleId="aff5">
    <w:name w:val="ШапТабл"/>
    <w:basedOn w:val="a1"/>
    <w:link w:val="aff6"/>
    <w:qFormat/>
    <w:rsid w:val="002924D9"/>
    <w:pPr>
      <w:keepNext/>
      <w:keepLines/>
      <w:shd w:val="clear" w:color="auto" w:fill="F2F2F2" w:themeFill="background1" w:themeFillShade="F2"/>
      <w:suppressAutoHyphens/>
      <w:jc w:val="center"/>
    </w:pPr>
    <w:rPr>
      <w:rFonts w:eastAsia="Times New Roman"/>
      <w:sz w:val="22"/>
      <w:lang w:eastAsia="ar-SA"/>
    </w:rPr>
  </w:style>
  <w:style w:type="character" w:customStyle="1" w:styleId="aff6">
    <w:name w:val="ШапТабл Знак"/>
    <w:basedOn w:val="a2"/>
    <w:link w:val="aff5"/>
    <w:rsid w:val="002924D9"/>
    <w:rPr>
      <w:sz w:val="22"/>
      <w:szCs w:val="24"/>
      <w:shd w:val="clear" w:color="auto" w:fill="F2F2F2" w:themeFill="background1" w:themeFillShade="F2"/>
      <w:lang w:eastAsia="ar-SA"/>
    </w:rPr>
  </w:style>
  <w:style w:type="paragraph" w:customStyle="1" w:styleId="aff7">
    <w:name w:val="!ОснАбз"/>
    <w:basedOn w:val="a1"/>
    <w:qFormat/>
    <w:rsid w:val="002924D9"/>
    <w:pPr>
      <w:ind w:firstLine="567"/>
      <w:jc w:val="both"/>
    </w:pPr>
    <w:rPr>
      <w:rFonts w:eastAsia="Times New Roman"/>
      <w:lang w:eastAsia="ru-RU"/>
    </w:rPr>
  </w:style>
  <w:style w:type="paragraph" w:customStyle="1" w:styleId="aff8">
    <w:name w:val="ОбычАбз"/>
    <w:basedOn w:val="a1"/>
    <w:link w:val="aff9"/>
    <w:qFormat/>
    <w:rsid w:val="002924D9"/>
    <w:pPr>
      <w:suppressAutoHyphens/>
      <w:ind w:firstLine="567"/>
      <w:jc w:val="both"/>
    </w:pPr>
    <w:rPr>
      <w:rFonts w:eastAsia="Times New Roman"/>
      <w:color w:val="000000"/>
      <w:lang w:eastAsia="ar-SA"/>
    </w:rPr>
  </w:style>
  <w:style w:type="character" w:customStyle="1" w:styleId="aff9">
    <w:name w:val="ОбычАбз Знак"/>
    <w:basedOn w:val="a2"/>
    <w:link w:val="aff8"/>
    <w:rsid w:val="002924D9"/>
    <w:rPr>
      <w:color w:val="000000"/>
      <w:sz w:val="24"/>
      <w:szCs w:val="24"/>
      <w:lang w:eastAsia="ar-SA"/>
    </w:rPr>
  </w:style>
  <w:style w:type="paragraph" w:customStyle="1" w:styleId="a0">
    <w:name w:val="тест"/>
    <w:basedOn w:val="affa"/>
    <w:rsid w:val="006744B0"/>
    <w:pPr>
      <w:numPr>
        <w:numId w:val="8"/>
      </w:numPr>
      <w:tabs>
        <w:tab w:val="clear" w:pos="1211"/>
        <w:tab w:val="num" w:pos="360"/>
        <w:tab w:val="num" w:pos="720"/>
      </w:tabs>
      <w:spacing w:after="0"/>
      <w:ind w:left="1021" w:hanging="170"/>
      <w:jc w:val="both"/>
    </w:pPr>
    <w:rPr>
      <w:rFonts w:eastAsia="Times New Roman"/>
      <w:szCs w:val="20"/>
      <w:lang w:val="x-none" w:eastAsia="ru-RU"/>
    </w:rPr>
  </w:style>
  <w:style w:type="paragraph" w:customStyle="1" w:styleId="good">
    <w:name w:val="good"/>
    <w:basedOn w:val="a1"/>
    <w:rsid w:val="006744B0"/>
    <w:pPr>
      <w:widowControl w:val="0"/>
      <w:numPr>
        <w:numId w:val="9"/>
      </w:num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ind w:left="1077" w:firstLine="0"/>
    </w:pPr>
    <w:rPr>
      <w:rFonts w:eastAsia="Times New Roman"/>
      <w:b/>
      <w:i/>
      <w:szCs w:val="20"/>
      <w:u w:val="single"/>
      <w:lang w:eastAsia="ru-RU"/>
    </w:rPr>
  </w:style>
  <w:style w:type="paragraph" w:customStyle="1" w:styleId="bad">
    <w:name w:val="bad"/>
    <w:basedOn w:val="a0"/>
    <w:rsid w:val="006744B0"/>
    <w:pPr>
      <w:numPr>
        <w:numId w:val="10"/>
      </w:numPr>
      <w:tabs>
        <w:tab w:val="clear" w:pos="1211"/>
        <w:tab w:val="clear" w:pos="1418"/>
        <w:tab w:val="num" w:pos="360"/>
        <w:tab w:val="num" w:pos="720"/>
        <w:tab w:val="num" w:pos="900"/>
      </w:tabs>
      <w:ind w:left="900" w:hanging="360"/>
    </w:pPr>
  </w:style>
  <w:style w:type="paragraph" w:styleId="affa">
    <w:name w:val="Body Text Indent"/>
    <w:basedOn w:val="a1"/>
    <w:link w:val="affb"/>
    <w:semiHidden/>
    <w:unhideWhenUsed/>
    <w:rsid w:val="006744B0"/>
    <w:pPr>
      <w:spacing w:after="120"/>
      <w:ind w:left="283"/>
    </w:pPr>
  </w:style>
  <w:style w:type="character" w:customStyle="1" w:styleId="affb">
    <w:name w:val="Основной текст с отступом Знак"/>
    <w:basedOn w:val="a2"/>
    <w:link w:val="affa"/>
    <w:semiHidden/>
    <w:rsid w:val="006744B0"/>
    <w:rPr>
      <w:rFonts w:eastAsiaTheme="minorHAnsi"/>
      <w:sz w:val="24"/>
      <w:szCs w:val="24"/>
      <w:lang w:eastAsia="en-US"/>
    </w:rPr>
  </w:style>
  <w:style w:type="paragraph" w:styleId="affc">
    <w:name w:val="Normal (Web)"/>
    <w:basedOn w:val="a1"/>
    <w:uiPriority w:val="99"/>
    <w:semiHidden/>
    <w:unhideWhenUsed/>
    <w:rsid w:val="00415E2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fd">
    <w:name w:val="ОтветТеста"/>
    <w:basedOn w:val="a1"/>
    <w:link w:val="affe"/>
    <w:qFormat/>
    <w:rsid w:val="00780AC1"/>
    <w:pPr>
      <w:widowControl w:val="0"/>
      <w:autoSpaceDE w:val="0"/>
      <w:autoSpaceDN w:val="0"/>
      <w:adjustRightInd w:val="0"/>
      <w:ind w:left="1440" w:hanging="360"/>
    </w:pPr>
    <w:rPr>
      <w:rFonts w:eastAsia="Times New Roman"/>
      <w:lang w:eastAsia="ar-SA"/>
    </w:rPr>
  </w:style>
  <w:style w:type="character" w:customStyle="1" w:styleId="affe">
    <w:name w:val="ОтветТеста Знак"/>
    <w:basedOn w:val="a2"/>
    <w:link w:val="affd"/>
    <w:rsid w:val="00780AC1"/>
    <w:rPr>
      <w:sz w:val="24"/>
      <w:szCs w:val="24"/>
      <w:lang w:eastAsia="ar-SA"/>
    </w:rPr>
  </w:style>
  <w:style w:type="paragraph" w:customStyle="1" w:styleId="afff">
    <w:name w:val="ВопросТеста"/>
    <w:basedOn w:val="a1"/>
    <w:link w:val="afff0"/>
    <w:qFormat/>
    <w:rsid w:val="00780AC1"/>
    <w:pPr>
      <w:keepNext/>
      <w:keepLines/>
      <w:autoSpaceDE w:val="0"/>
      <w:autoSpaceDN w:val="0"/>
      <w:adjustRightInd w:val="0"/>
      <w:spacing w:before="240" w:after="120"/>
      <w:ind w:left="1440" w:hanging="360"/>
    </w:pPr>
    <w:rPr>
      <w:rFonts w:eastAsia="Times New Roman"/>
      <w:lang w:eastAsia="ar-SA"/>
    </w:rPr>
  </w:style>
  <w:style w:type="character" w:customStyle="1" w:styleId="afff0">
    <w:name w:val="ВопросТеста Знак"/>
    <w:basedOn w:val="a2"/>
    <w:link w:val="afff"/>
    <w:rsid w:val="00780AC1"/>
    <w:rPr>
      <w:sz w:val="24"/>
      <w:szCs w:val="24"/>
      <w:lang w:eastAsia="ar-SA"/>
    </w:rPr>
  </w:style>
  <w:style w:type="character" w:customStyle="1" w:styleId="rvts13">
    <w:name w:val="rvts13"/>
    <w:basedOn w:val="a2"/>
    <w:rsid w:val="00881187"/>
  </w:style>
  <w:style w:type="paragraph" w:styleId="afff1">
    <w:name w:val="Balloon Text"/>
    <w:basedOn w:val="a1"/>
    <w:link w:val="afff2"/>
    <w:semiHidden/>
    <w:unhideWhenUsed/>
    <w:rsid w:val="003C4C35"/>
    <w:rPr>
      <w:rFonts w:ascii="Tahoma" w:hAnsi="Tahoma" w:cs="Tahoma"/>
      <w:sz w:val="16"/>
      <w:szCs w:val="16"/>
    </w:rPr>
  </w:style>
  <w:style w:type="character" w:customStyle="1" w:styleId="afff2">
    <w:name w:val="Текст выноски Знак"/>
    <w:basedOn w:val="a2"/>
    <w:link w:val="afff1"/>
    <w:semiHidden/>
    <w:rsid w:val="003C4C35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7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4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7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9" Type="http://schemas.openxmlformats.org/officeDocument/2006/relationships/image" Target="media/image24.wmf"/><Relationship Id="rId21" Type="http://schemas.openxmlformats.org/officeDocument/2006/relationships/image" Target="media/image12.png"/><Relationship Id="rId34" Type="http://schemas.openxmlformats.org/officeDocument/2006/relationships/image" Target="media/image21.wmf"/><Relationship Id="rId42" Type="http://schemas.openxmlformats.org/officeDocument/2006/relationships/oleObject" Target="embeddings/oleObject4.bin"/><Relationship Id="rId47" Type="http://schemas.openxmlformats.org/officeDocument/2006/relationships/image" Target="media/image28.wmf"/><Relationship Id="rId50" Type="http://schemas.openxmlformats.org/officeDocument/2006/relationships/oleObject" Target="embeddings/oleObject8.bin"/><Relationship Id="rId55" Type="http://schemas.openxmlformats.org/officeDocument/2006/relationships/oleObject" Target="embeddings/oleObject10.bin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microsoft.com/office/2007/relationships/hdphoto" Target="media/hdphoto3.wdp"/><Relationship Id="rId41" Type="http://schemas.openxmlformats.org/officeDocument/2006/relationships/image" Target="media/image25.wmf"/><Relationship Id="rId54" Type="http://schemas.openxmlformats.org/officeDocument/2006/relationships/image" Target="media/image32.wmf"/><Relationship Id="rId62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19.png"/><Relationship Id="rId37" Type="http://schemas.openxmlformats.org/officeDocument/2006/relationships/oleObject" Target="embeddings/oleObject2.bin"/><Relationship Id="rId40" Type="http://schemas.openxmlformats.org/officeDocument/2006/relationships/oleObject" Target="embeddings/oleObject3.bin"/><Relationship Id="rId45" Type="http://schemas.openxmlformats.org/officeDocument/2006/relationships/image" Target="media/image27.wmf"/><Relationship Id="rId53" Type="http://schemas.openxmlformats.org/officeDocument/2006/relationships/oleObject" Target="embeddings/oleObject9.bin"/><Relationship Id="rId58" Type="http://schemas.openxmlformats.org/officeDocument/2006/relationships/image" Target="media/image34.wmf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7.png"/><Relationship Id="rId36" Type="http://schemas.openxmlformats.org/officeDocument/2006/relationships/image" Target="media/image22.wmf"/><Relationship Id="rId49" Type="http://schemas.openxmlformats.org/officeDocument/2006/relationships/image" Target="media/image29.wmf"/><Relationship Id="rId57" Type="http://schemas.openxmlformats.org/officeDocument/2006/relationships/oleObject" Target="embeddings/oleObject11.bin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microsoft.com/office/2007/relationships/hdphoto" Target="media/hdphoto4.wdp"/><Relationship Id="rId44" Type="http://schemas.openxmlformats.org/officeDocument/2006/relationships/oleObject" Target="embeddings/oleObject5.bin"/><Relationship Id="rId52" Type="http://schemas.openxmlformats.org/officeDocument/2006/relationships/image" Target="media/image31.wmf"/><Relationship Id="rId6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marin\Downloads\&#1050;&#1086;&#1085;&#1090;&#1088;&#1086;&#1083;&#1100;&#1085;&#1072;&#1103;%20&#1053;&#1061;&#1050;%20(&#1079;&#1072;&#1086;&#1095;).doc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microsoft.com/office/2007/relationships/hdphoto" Target="media/hdphoto2.wdp"/><Relationship Id="rId30" Type="http://schemas.openxmlformats.org/officeDocument/2006/relationships/image" Target="media/image18.png"/><Relationship Id="rId35" Type="http://schemas.openxmlformats.org/officeDocument/2006/relationships/oleObject" Target="embeddings/oleObject1.bin"/><Relationship Id="rId43" Type="http://schemas.openxmlformats.org/officeDocument/2006/relationships/image" Target="media/image26.wmf"/><Relationship Id="rId48" Type="http://schemas.openxmlformats.org/officeDocument/2006/relationships/oleObject" Target="embeddings/oleObject7.bin"/><Relationship Id="rId56" Type="http://schemas.openxmlformats.org/officeDocument/2006/relationships/image" Target="media/image33.wmf"/><Relationship Id="rId8" Type="http://schemas.openxmlformats.org/officeDocument/2006/relationships/endnotes" Target="endnotes.xml"/><Relationship Id="rId51" Type="http://schemas.openxmlformats.org/officeDocument/2006/relationships/image" Target="media/image30.png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microsoft.com/office/2007/relationships/hdphoto" Target="media/hdphoto1.wdp"/><Relationship Id="rId33" Type="http://schemas.openxmlformats.org/officeDocument/2006/relationships/image" Target="media/image20.png"/><Relationship Id="rId38" Type="http://schemas.openxmlformats.org/officeDocument/2006/relationships/image" Target="media/image23.png"/><Relationship Id="rId46" Type="http://schemas.openxmlformats.org/officeDocument/2006/relationships/oleObject" Target="embeddings/oleObject6.bin"/><Relationship Id="rId59" Type="http://schemas.openxmlformats.org/officeDocument/2006/relationships/oleObject" Target="embeddings/oleObject1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87;&#1086;&#1083;&#1100;&#1079;&#1086;&#1074;&#1072;&#1090;&#1077;&#1083;&#1100;\Documents\Prepod\!&#1043;&#1059;&#1055;\&#1059;&#1063;&#1045;&#1041;&#1053;&#1040;&#1071;%20&#1056;&#1040;&#1041;&#1054;&#1058;&#1040;\&#1060;&#1054;&#1057;&#1099;\&#1060;&#1054;&#1053;&#1044;%20&#1054;&#1062;&#1045;&#1053;&#1054;&#1063;&#1053;&#1067;&#1061;%20&#1057;&#1056;&#1045;&#1044;&#1057;&#1058;&#1042;%20(&#1064;&#1072;&#1073;&#1083;&#1086;&#1085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2C9FDB8091F4E29B5E5D90618F97D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82EF40-AE7D-4FBF-A561-A1DF6B8AD49F}"/>
      </w:docPartPr>
      <w:docPartBody>
        <w:p w:rsidR="00954B31" w:rsidRDefault="00954B31">
          <w:pPr>
            <w:pStyle w:val="92C9FDB8091F4E29B5E5D90618F97D89"/>
          </w:pPr>
          <w:r w:rsidRPr="003C4A2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585BD7155C04D48B9CFD018517A42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A74E19-A0DB-4BE7-B009-07953B4D0364}"/>
      </w:docPartPr>
      <w:docPartBody>
        <w:p w:rsidR="00954B31" w:rsidRDefault="00954B31">
          <w:pPr>
            <w:pStyle w:val="A585BD7155C04D48B9CFD018517A4295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F347C55697264AA3850873E1458C20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039778-DEC6-4CDD-9DAD-CD8E7F9AD157}"/>
      </w:docPartPr>
      <w:docPartBody>
        <w:p w:rsidR="00954B31" w:rsidRDefault="00954B31">
          <w:pPr>
            <w:pStyle w:val="F347C55697264AA3850873E1458C208B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2958A8835979459380E2084BF24954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642B5E-AFA9-422C-8B42-C42D42B9E6C5}"/>
      </w:docPartPr>
      <w:docPartBody>
        <w:p w:rsidR="00954B31" w:rsidRDefault="00954B31">
          <w:pPr>
            <w:pStyle w:val="2958A8835979459380E2084BF2495485"/>
          </w:pPr>
          <w:r w:rsidRPr="003819C7">
            <w:rPr>
              <w:rStyle w:val="a3"/>
            </w:rPr>
            <w:t>Выберите элемент.</w:t>
          </w:r>
        </w:p>
      </w:docPartBody>
    </w:docPart>
    <w:docPart>
      <w:docPartPr>
        <w:name w:val="AC57017F1BCE4EF9A057D6277CCA09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84E1CC-3E68-462C-B814-81AD3AADBB8C}"/>
      </w:docPartPr>
      <w:docPartBody>
        <w:p w:rsidR="00954B31" w:rsidRDefault="00954B31">
          <w:pPr>
            <w:pStyle w:val="AC57017F1BCE4EF9A057D6277CCA0956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299BBBFB45F74283A90AA1D6E986A1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C43E314-7D75-48B1-8A2B-CD0733C41DAF}"/>
      </w:docPartPr>
      <w:docPartBody>
        <w:p w:rsidR="00954B31" w:rsidRDefault="00954B31">
          <w:pPr>
            <w:pStyle w:val="299BBBFB45F74283A90AA1D6E986A160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E20CAA160EC346F1968B0A3FA3667F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4F8E99-1B5B-4F3F-85C2-6607B2210AD1}"/>
      </w:docPartPr>
      <w:docPartBody>
        <w:p w:rsidR="00954B31" w:rsidRDefault="00954B31">
          <w:pPr>
            <w:pStyle w:val="E20CAA160EC346F1968B0A3FA3667FBD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A76A715B8F0D4E08B67D145DB816DE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714E0D-6C7B-461A-8FFE-8C15264948B8}"/>
      </w:docPartPr>
      <w:docPartBody>
        <w:p w:rsidR="00954B31" w:rsidRDefault="00954B31">
          <w:pPr>
            <w:pStyle w:val="A76A715B8F0D4E08B67D145DB816DE46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DCD79E9AE6644AA1A8A5D2EC1640F9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E75924-7DEE-4EC4-99E5-12CAB45C89CD}"/>
      </w:docPartPr>
      <w:docPartBody>
        <w:p w:rsidR="00954B31" w:rsidRDefault="00954B31">
          <w:pPr>
            <w:pStyle w:val="DCD79E9AE6644AA1A8A5D2EC1640F9B7"/>
          </w:pPr>
          <w:r w:rsidRPr="003819C7">
            <w:rPr>
              <w:rStyle w:val="a3"/>
            </w:rPr>
            <w:t>Выберите элемент.</w:t>
          </w:r>
        </w:p>
      </w:docPartBody>
    </w:docPart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288F40-5DE3-4C07-8FFB-BD9FD46A432A}"/>
      </w:docPartPr>
      <w:docPartBody>
        <w:p w:rsidR="00954B31" w:rsidRDefault="00954B31">
          <w:r w:rsidRPr="008C562E">
            <w:rPr>
              <w:rStyle w:val="a3"/>
            </w:rPr>
            <w:t>Место для ввода текста.</w:t>
          </w:r>
        </w:p>
      </w:docPartBody>
    </w:docPart>
    <w:docPart>
      <w:docPartPr>
        <w:name w:val="D98A0CF9049F4AD3BDD7C97B55C558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27F9C3-E400-4467-8C04-6EBDD40FB333}"/>
      </w:docPartPr>
      <w:docPartBody>
        <w:p w:rsidR="00954B31" w:rsidRDefault="00954B31" w:rsidP="00954B31">
          <w:pPr>
            <w:pStyle w:val="D98A0CF9049F4AD3BDD7C97B55C558AF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E284ED3EA5084BA1A386A9AD131CA9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65546C-8AD0-40FA-93AB-AB6F95566827}"/>
      </w:docPartPr>
      <w:docPartBody>
        <w:p w:rsidR="00954B31" w:rsidRDefault="00954B31" w:rsidP="00954B31">
          <w:pPr>
            <w:pStyle w:val="E284ED3EA5084BA1A386A9AD131CA9B2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1DE7A34885354987A2A1BE8A85E1B9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9C388E-CC31-49C1-A6EF-DC47BCF1331E}"/>
      </w:docPartPr>
      <w:docPartBody>
        <w:p w:rsidR="00954B31" w:rsidRDefault="00954B31" w:rsidP="00954B31">
          <w:pPr>
            <w:pStyle w:val="1DE7A34885354987A2A1BE8A85E1B9EA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F12CC2C3A35D42E397A55E5D36CCB9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2E25A0-0726-4248-B649-D7578B972737}"/>
      </w:docPartPr>
      <w:docPartBody>
        <w:p w:rsidR="00954B31" w:rsidRDefault="00954B31" w:rsidP="00954B31">
          <w:pPr>
            <w:pStyle w:val="F12CC2C3A35D42E397A55E5D36CCB9F6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C3DE156B000044D99B4490432D1E00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75458C-F00D-428F-8AA7-D35F29139018}"/>
      </w:docPartPr>
      <w:docPartBody>
        <w:p w:rsidR="00954B31" w:rsidRDefault="00954B31" w:rsidP="00954B31">
          <w:pPr>
            <w:pStyle w:val="C3DE156B000044D99B4490432D1E007E"/>
          </w:pPr>
          <w:r w:rsidRPr="003819C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31"/>
    <w:rsid w:val="00057D18"/>
    <w:rsid w:val="00954B31"/>
    <w:rsid w:val="00CD2A65"/>
    <w:rsid w:val="00F2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54B31"/>
    <w:rPr>
      <w:color w:val="808080"/>
    </w:rPr>
  </w:style>
  <w:style w:type="paragraph" w:customStyle="1" w:styleId="92C9FDB8091F4E29B5E5D90618F97D89">
    <w:name w:val="92C9FDB8091F4E29B5E5D90618F97D89"/>
  </w:style>
  <w:style w:type="paragraph" w:customStyle="1" w:styleId="A585BD7155C04D48B9CFD018517A4295">
    <w:name w:val="A585BD7155C04D48B9CFD018517A4295"/>
  </w:style>
  <w:style w:type="paragraph" w:customStyle="1" w:styleId="F347C55697264AA3850873E1458C208B">
    <w:name w:val="F347C55697264AA3850873E1458C208B"/>
  </w:style>
  <w:style w:type="paragraph" w:customStyle="1" w:styleId="2958A8835979459380E2084BF2495485">
    <w:name w:val="2958A8835979459380E2084BF2495485"/>
  </w:style>
  <w:style w:type="paragraph" w:customStyle="1" w:styleId="AC57017F1BCE4EF9A057D6277CCA0956">
    <w:name w:val="AC57017F1BCE4EF9A057D6277CCA0956"/>
  </w:style>
  <w:style w:type="paragraph" w:customStyle="1" w:styleId="299BBBFB45F74283A90AA1D6E986A160">
    <w:name w:val="299BBBFB45F74283A90AA1D6E986A160"/>
  </w:style>
  <w:style w:type="paragraph" w:customStyle="1" w:styleId="E20CAA160EC346F1968B0A3FA3667FBD">
    <w:name w:val="E20CAA160EC346F1968B0A3FA3667FBD"/>
  </w:style>
  <w:style w:type="paragraph" w:customStyle="1" w:styleId="A76A715B8F0D4E08B67D145DB816DE46">
    <w:name w:val="A76A715B8F0D4E08B67D145DB816DE46"/>
  </w:style>
  <w:style w:type="paragraph" w:customStyle="1" w:styleId="DCD79E9AE6644AA1A8A5D2EC1640F9B7">
    <w:name w:val="DCD79E9AE6644AA1A8A5D2EC1640F9B7"/>
  </w:style>
  <w:style w:type="paragraph" w:customStyle="1" w:styleId="9EB77028260C479188BDB31A47C291B1">
    <w:name w:val="9EB77028260C479188BDB31A47C291B1"/>
  </w:style>
  <w:style w:type="paragraph" w:customStyle="1" w:styleId="D98A0CF9049F4AD3BDD7C97B55C558AF">
    <w:name w:val="D98A0CF9049F4AD3BDD7C97B55C558AF"/>
    <w:rsid w:val="00954B31"/>
  </w:style>
  <w:style w:type="paragraph" w:customStyle="1" w:styleId="E284ED3EA5084BA1A386A9AD131CA9B2">
    <w:name w:val="E284ED3EA5084BA1A386A9AD131CA9B2"/>
    <w:rsid w:val="00954B31"/>
  </w:style>
  <w:style w:type="paragraph" w:customStyle="1" w:styleId="1DE7A34885354987A2A1BE8A85E1B9EA">
    <w:name w:val="1DE7A34885354987A2A1BE8A85E1B9EA"/>
    <w:rsid w:val="00954B31"/>
  </w:style>
  <w:style w:type="paragraph" w:customStyle="1" w:styleId="F12CC2C3A35D42E397A55E5D36CCB9F6">
    <w:name w:val="F12CC2C3A35D42E397A55E5D36CCB9F6"/>
    <w:rsid w:val="00954B31"/>
  </w:style>
  <w:style w:type="paragraph" w:customStyle="1" w:styleId="C3DE156B000044D99B4490432D1E007E">
    <w:name w:val="C3DE156B000044D99B4490432D1E007E"/>
    <w:rsid w:val="00954B31"/>
  </w:style>
  <w:style w:type="paragraph" w:customStyle="1" w:styleId="4C808EE4431C4BD3AECB201103C5B389">
    <w:name w:val="4C808EE4431C4BD3AECB201103C5B389"/>
    <w:rsid w:val="00954B3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CCBD8AECBFFC49FB8EBC5B15BE30905B">
    <w:name w:val="CCBD8AECBFFC49FB8EBC5B15BE30905B"/>
    <w:rsid w:val="00954B3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54B31"/>
    <w:rPr>
      <w:color w:val="808080"/>
    </w:rPr>
  </w:style>
  <w:style w:type="paragraph" w:customStyle="1" w:styleId="92C9FDB8091F4E29B5E5D90618F97D89">
    <w:name w:val="92C9FDB8091F4E29B5E5D90618F97D89"/>
  </w:style>
  <w:style w:type="paragraph" w:customStyle="1" w:styleId="A585BD7155C04D48B9CFD018517A4295">
    <w:name w:val="A585BD7155C04D48B9CFD018517A4295"/>
  </w:style>
  <w:style w:type="paragraph" w:customStyle="1" w:styleId="F347C55697264AA3850873E1458C208B">
    <w:name w:val="F347C55697264AA3850873E1458C208B"/>
  </w:style>
  <w:style w:type="paragraph" w:customStyle="1" w:styleId="2958A8835979459380E2084BF2495485">
    <w:name w:val="2958A8835979459380E2084BF2495485"/>
  </w:style>
  <w:style w:type="paragraph" w:customStyle="1" w:styleId="AC57017F1BCE4EF9A057D6277CCA0956">
    <w:name w:val="AC57017F1BCE4EF9A057D6277CCA0956"/>
  </w:style>
  <w:style w:type="paragraph" w:customStyle="1" w:styleId="299BBBFB45F74283A90AA1D6E986A160">
    <w:name w:val="299BBBFB45F74283A90AA1D6E986A160"/>
  </w:style>
  <w:style w:type="paragraph" w:customStyle="1" w:styleId="E20CAA160EC346F1968B0A3FA3667FBD">
    <w:name w:val="E20CAA160EC346F1968B0A3FA3667FBD"/>
  </w:style>
  <w:style w:type="paragraph" w:customStyle="1" w:styleId="A76A715B8F0D4E08B67D145DB816DE46">
    <w:name w:val="A76A715B8F0D4E08B67D145DB816DE46"/>
  </w:style>
  <w:style w:type="paragraph" w:customStyle="1" w:styleId="DCD79E9AE6644AA1A8A5D2EC1640F9B7">
    <w:name w:val="DCD79E9AE6644AA1A8A5D2EC1640F9B7"/>
  </w:style>
  <w:style w:type="paragraph" w:customStyle="1" w:styleId="9EB77028260C479188BDB31A47C291B1">
    <w:name w:val="9EB77028260C479188BDB31A47C291B1"/>
  </w:style>
  <w:style w:type="paragraph" w:customStyle="1" w:styleId="D98A0CF9049F4AD3BDD7C97B55C558AF">
    <w:name w:val="D98A0CF9049F4AD3BDD7C97B55C558AF"/>
    <w:rsid w:val="00954B31"/>
  </w:style>
  <w:style w:type="paragraph" w:customStyle="1" w:styleId="E284ED3EA5084BA1A386A9AD131CA9B2">
    <w:name w:val="E284ED3EA5084BA1A386A9AD131CA9B2"/>
    <w:rsid w:val="00954B31"/>
  </w:style>
  <w:style w:type="paragraph" w:customStyle="1" w:styleId="1DE7A34885354987A2A1BE8A85E1B9EA">
    <w:name w:val="1DE7A34885354987A2A1BE8A85E1B9EA"/>
    <w:rsid w:val="00954B31"/>
  </w:style>
  <w:style w:type="paragraph" w:customStyle="1" w:styleId="F12CC2C3A35D42E397A55E5D36CCB9F6">
    <w:name w:val="F12CC2C3A35D42E397A55E5D36CCB9F6"/>
    <w:rsid w:val="00954B31"/>
  </w:style>
  <w:style w:type="paragraph" w:customStyle="1" w:styleId="C3DE156B000044D99B4490432D1E007E">
    <w:name w:val="C3DE156B000044D99B4490432D1E007E"/>
    <w:rsid w:val="00954B31"/>
  </w:style>
  <w:style w:type="paragraph" w:customStyle="1" w:styleId="4C808EE4431C4BD3AECB201103C5B389">
    <w:name w:val="4C808EE4431C4BD3AECB201103C5B389"/>
    <w:rsid w:val="00954B3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CCBD8AECBFFC49FB8EBC5B15BE30905B">
    <w:name w:val="CCBD8AECBFFC49FB8EBC5B15BE30905B"/>
    <w:rsid w:val="00954B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6E73E-1E41-42A4-A276-9359CDD9A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ФОНД ОЦЕНОЧНЫХ СРЕДСТВ (Шаблон)</Template>
  <TotalTime>1</TotalTime>
  <Pages>26</Pages>
  <Words>6436</Words>
  <Characters>36691</Characters>
  <Application>Microsoft Office Word</Application>
  <DocSecurity>4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Русин Валерий</dc:creator>
  <cp:lastModifiedBy>Эштыков Степан Сергеевич</cp:lastModifiedBy>
  <cp:revision>2</cp:revision>
  <cp:lastPrinted>2023-03-31T11:27:00Z</cp:lastPrinted>
  <dcterms:created xsi:type="dcterms:W3CDTF">2024-06-06T06:48:00Z</dcterms:created>
  <dcterms:modified xsi:type="dcterms:W3CDTF">2024-06-06T06:48:00Z</dcterms:modified>
</cp:coreProperties>
</file>